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vsd" ContentType="application/vnd.visio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9BC8CE" w14:textId="3F158A45" w:rsidR="001255A4" w:rsidRDefault="001255A4" w:rsidP="001255A4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TSG-CT WG4 Meeting #1</w:t>
      </w:r>
      <w:r w:rsidR="00B72A32">
        <w:rPr>
          <w:b/>
          <w:noProof/>
          <w:sz w:val="24"/>
        </w:rPr>
        <w:t>10</w:t>
      </w:r>
      <w:r>
        <w:rPr>
          <w:b/>
          <w:noProof/>
          <w:sz w:val="24"/>
        </w:rPr>
        <w:t>-e</w:t>
      </w:r>
      <w:r>
        <w:rPr>
          <w:b/>
          <w:i/>
          <w:noProof/>
          <w:sz w:val="28"/>
        </w:rPr>
        <w:tab/>
      </w:r>
      <w:r>
        <w:rPr>
          <w:b/>
          <w:noProof/>
          <w:sz w:val="24"/>
        </w:rPr>
        <w:t>C4-22</w:t>
      </w:r>
      <w:r w:rsidR="00B72A32">
        <w:rPr>
          <w:b/>
          <w:noProof/>
          <w:sz w:val="24"/>
        </w:rPr>
        <w:t>3</w:t>
      </w:r>
      <w:r w:rsidR="005F1339">
        <w:rPr>
          <w:b/>
          <w:noProof/>
          <w:sz w:val="24"/>
        </w:rPr>
        <w:t>192</w:t>
      </w:r>
    </w:p>
    <w:p w14:paraId="2F7369F8" w14:textId="46C95B98" w:rsidR="001255A4" w:rsidRDefault="001255A4" w:rsidP="001255A4">
      <w:pPr>
        <w:pStyle w:val="CRCoverPage"/>
        <w:outlineLvl w:val="0"/>
        <w:rPr>
          <w:b/>
          <w:noProof/>
          <w:sz w:val="24"/>
        </w:rPr>
      </w:pPr>
      <w:r>
        <w:rPr>
          <w:b/>
          <w:noProof/>
          <w:sz w:val="24"/>
        </w:rPr>
        <w:t xml:space="preserve">E-Meeting, </w:t>
      </w:r>
      <w:r w:rsidR="00B72A32">
        <w:rPr>
          <w:b/>
          <w:noProof/>
          <w:sz w:val="24"/>
        </w:rPr>
        <w:t>12</w:t>
      </w:r>
      <w:r>
        <w:rPr>
          <w:b/>
          <w:noProof/>
          <w:sz w:val="24"/>
          <w:vertAlign w:val="superscript"/>
        </w:rPr>
        <w:t>th</w:t>
      </w:r>
      <w:r>
        <w:rPr>
          <w:b/>
          <w:noProof/>
          <w:sz w:val="24"/>
        </w:rPr>
        <w:t xml:space="preserve"> – 2</w:t>
      </w:r>
      <w:r w:rsidR="00B72A32">
        <w:rPr>
          <w:b/>
          <w:noProof/>
          <w:sz w:val="24"/>
        </w:rPr>
        <w:t>0</w:t>
      </w:r>
      <w:r>
        <w:rPr>
          <w:b/>
          <w:noProof/>
          <w:sz w:val="24"/>
          <w:vertAlign w:val="superscript"/>
        </w:rPr>
        <w:t>th</w:t>
      </w:r>
      <w:r>
        <w:rPr>
          <w:b/>
          <w:noProof/>
          <w:sz w:val="24"/>
        </w:rPr>
        <w:t xml:space="preserve"> </w:t>
      </w:r>
      <w:r w:rsidR="00B72A32">
        <w:rPr>
          <w:b/>
          <w:noProof/>
          <w:sz w:val="24"/>
        </w:rPr>
        <w:t>May</w:t>
      </w:r>
      <w:r>
        <w:rPr>
          <w:b/>
          <w:noProof/>
          <w:sz w:val="24"/>
        </w:rPr>
        <w:t xml:space="preserve"> 2022</w:t>
      </w:r>
    </w:p>
    <w:p w14:paraId="51466FE6" w14:textId="77777777" w:rsidR="00A46E59" w:rsidRDefault="00A46E59" w:rsidP="00A46E59">
      <w:pPr>
        <w:pStyle w:val="Header"/>
        <w:pBdr>
          <w:bottom w:val="single" w:sz="4" w:space="1" w:color="auto"/>
        </w:pBdr>
        <w:tabs>
          <w:tab w:val="right" w:pos="9639"/>
        </w:tabs>
        <w:rPr>
          <w:rFonts w:cs="Arial"/>
          <w:b w:val="0"/>
          <w:bCs/>
          <w:noProof w:val="0"/>
          <w:sz w:val="24"/>
          <w:szCs w:val="24"/>
        </w:rPr>
      </w:pPr>
    </w:p>
    <w:p w14:paraId="533AFB0D" w14:textId="18349BEA" w:rsidR="00CD2478" w:rsidRPr="006B5418" w:rsidRDefault="00CD2478" w:rsidP="00CD2478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6B5418">
        <w:rPr>
          <w:rFonts w:ascii="Arial" w:hAnsi="Arial" w:cs="Arial"/>
          <w:b/>
          <w:bCs/>
          <w:lang w:val="en-US"/>
        </w:rPr>
        <w:t>Source:</w:t>
      </w:r>
      <w:r w:rsidRPr="006B5418">
        <w:rPr>
          <w:rFonts w:ascii="Arial" w:hAnsi="Arial" w:cs="Arial"/>
          <w:b/>
          <w:bCs/>
          <w:lang w:val="en-US"/>
        </w:rPr>
        <w:tab/>
      </w:r>
      <w:r w:rsidR="00C004E5">
        <w:rPr>
          <w:rFonts w:ascii="Arial" w:hAnsi="Arial" w:cs="Arial"/>
          <w:b/>
          <w:bCs/>
          <w:lang w:val="en-US"/>
        </w:rPr>
        <w:t>Ericsson</w:t>
      </w:r>
    </w:p>
    <w:p w14:paraId="18BE02D5" w14:textId="6F17985B" w:rsidR="00CD2478" w:rsidRPr="006B5418" w:rsidRDefault="00CD2478" w:rsidP="00CD2478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6B5418">
        <w:rPr>
          <w:rFonts w:ascii="Arial" w:hAnsi="Arial" w:cs="Arial"/>
          <w:b/>
          <w:bCs/>
          <w:lang w:val="en-US"/>
        </w:rPr>
        <w:t>Title:</w:t>
      </w:r>
      <w:r w:rsidRPr="006B5418">
        <w:rPr>
          <w:rFonts w:ascii="Arial" w:hAnsi="Arial" w:cs="Arial"/>
          <w:b/>
          <w:bCs/>
          <w:lang w:val="en-US"/>
        </w:rPr>
        <w:tab/>
      </w:r>
      <w:r w:rsidR="00C004E5">
        <w:rPr>
          <w:rFonts w:ascii="Arial" w:hAnsi="Arial" w:cs="Arial"/>
          <w:b/>
          <w:bCs/>
          <w:lang w:val="en-US"/>
        </w:rPr>
        <w:t xml:space="preserve">Discussion </w:t>
      </w:r>
      <w:r w:rsidRPr="006B5418">
        <w:rPr>
          <w:rFonts w:ascii="Arial" w:hAnsi="Arial" w:cs="Arial"/>
          <w:b/>
          <w:bCs/>
          <w:lang w:val="en-US"/>
        </w:rPr>
        <w:t xml:space="preserve">on </w:t>
      </w:r>
      <w:r w:rsidR="00CA2CE7">
        <w:rPr>
          <w:rFonts w:ascii="Arial" w:hAnsi="Arial" w:cs="Arial"/>
          <w:b/>
          <w:bCs/>
          <w:lang w:val="en-US"/>
        </w:rPr>
        <w:t>f</w:t>
      </w:r>
      <w:r w:rsidR="00334D57">
        <w:rPr>
          <w:rFonts w:ascii="Arial" w:hAnsi="Arial" w:cs="Arial"/>
          <w:b/>
          <w:bCs/>
          <w:lang w:val="en-US"/>
        </w:rPr>
        <w:t xml:space="preserve">ailure </w:t>
      </w:r>
      <w:r w:rsidR="00CA2CE7">
        <w:rPr>
          <w:rFonts w:ascii="Arial" w:hAnsi="Arial" w:cs="Arial"/>
          <w:b/>
          <w:bCs/>
          <w:lang w:val="en-US"/>
        </w:rPr>
        <w:t xml:space="preserve">scenarios </w:t>
      </w:r>
      <w:r w:rsidR="00334D57">
        <w:rPr>
          <w:rFonts w:ascii="Arial" w:hAnsi="Arial" w:cs="Arial"/>
          <w:b/>
          <w:bCs/>
          <w:lang w:val="en-US"/>
        </w:rPr>
        <w:t xml:space="preserve">for </w:t>
      </w:r>
      <w:r w:rsidR="00C004E5">
        <w:rPr>
          <w:rFonts w:ascii="Arial" w:hAnsi="Arial" w:cs="Arial"/>
          <w:b/>
          <w:bCs/>
          <w:lang w:val="en-US"/>
        </w:rPr>
        <w:t>a</w:t>
      </w:r>
      <w:r w:rsidR="005B6F04">
        <w:rPr>
          <w:rFonts w:ascii="Arial" w:hAnsi="Arial" w:cs="Arial"/>
          <w:b/>
          <w:bCs/>
          <w:lang w:val="en-US"/>
        </w:rPr>
        <w:t xml:space="preserve"> </w:t>
      </w:r>
      <w:r w:rsidR="00A85117">
        <w:rPr>
          <w:rFonts w:ascii="Arial" w:hAnsi="Arial" w:cs="Arial"/>
          <w:b/>
          <w:bCs/>
          <w:lang w:val="en-US"/>
        </w:rPr>
        <w:t xml:space="preserve">Broadcast </w:t>
      </w:r>
      <w:r w:rsidR="00C004E5">
        <w:rPr>
          <w:rFonts w:ascii="Arial" w:hAnsi="Arial" w:cs="Arial"/>
          <w:b/>
          <w:bCs/>
          <w:lang w:val="en-US"/>
        </w:rPr>
        <w:t>M</w:t>
      </w:r>
      <w:r w:rsidR="00F30480">
        <w:rPr>
          <w:rFonts w:ascii="Arial" w:hAnsi="Arial" w:cs="Arial"/>
          <w:b/>
          <w:bCs/>
          <w:lang w:val="en-US"/>
        </w:rPr>
        <w:t>BS</w:t>
      </w:r>
      <w:r w:rsidR="00C004E5">
        <w:rPr>
          <w:rFonts w:ascii="Arial" w:hAnsi="Arial" w:cs="Arial"/>
          <w:b/>
          <w:bCs/>
          <w:lang w:val="en-US"/>
        </w:rPr>
        <w:t xml:space="preserve"> session in 5GS</w:t>
      </w:r>
    </w:p>
    <w:p w14:paraId="0274E136" w14:textId="77777777" w:rsidR="00662374" w:rsidRDefault="00662374" w:rsidP="00662374">
      <w:pPr>
        <w:spacing w:after="120"/>
        <w:ind w:left="1985" w:hanging="1985"/>
        <w:rPr>
          <w:rFonts w:ascii="Arial" w:hAnsi="Arial" w:cs="Arial"/>
          <w:b/>
          <w:bCs/>
          <w:lang w:val="en-US" w:eastAsia="zh-CN"/>
        </w:rPr>
      </w:pPr>
      <w:r>
        <w:rPr>
          <w:rFonts w:ascii="Arial" w:hAnsi="Arial" w:cs="Arial"/>
          <w:b/>
          <w:bCs/>
          <w:lang w:val="en-US"/>
        </w:rPr>
        <w:t>Release:</w:t>
      </w:r>
      <w:r>
        <w:rPr>
          <w:rFonts w:ascii="Arial" w:hAnsi="Arial" w:cs="Arial"/>
          <w:b/>
          <w:bCs/>
          <w:lang w:val="en-US"/>
        </w:rPr>
        <w:tab/>
        <w:t>Rel-17</w:t>
      </w:r>
    </w:p>
    <w:p w14:paraId="58F0956E" w14:textId="12EA1BDD" w:rsidR="00662374" w:rsidRDefault="00662374" w:rsidP="0066237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0D1310">
        <w:rPr>
          <w:rFonts w:ascii="Arial" w:hAnsi="Arial" w:cs="Arial"/>
          <w:b/>
          <w:bCs/>
          <w:lang w:val="en-US"/>
        </w:rPr>
        <w:t>Agenda item:</w:t>
      </w:r>
      <w:r w:rsidRPr="000D1310">
        <w:rPr>
          <w:rFonts w:ascii="Arial" w:hAnsi="Arial" w:cs="Arial"/>
          <w:b/>
          <w:bCs/>
          <w:lang w:val="en-US"/>
        </w:rPr>
        <w:tab/>
      </w:r>
      <w:r>
        <w:rPr>
          <w:rFonts w:ascii="Arial" w:hAnsi="Arial" w:cs="Arial"/>
          <w:b/>
          <w:bCs/>
          <w:lang w:val="en-US"/>
        </w:rPr>
        <w:t>6.1.16</w:t>
      </w:r>
    </w:p>
    <w:p w14:paraId="20A17B60" w14:textId="77777777" w:rsidR="00662374" w:rsidRPr="006B5418" w:rsidRDefault="00662374" w:rsidP="0066237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6B5418">
        <w:rPr>
          <w:rFonts w:ascii="Arial" w:hAnsi="Arial" w:cs="Arial"/>
          <w:b/>
          <w:bCs/>
          <w:lang w:val="en-US"/>
        </w:rPr>
        <w:t>Document for:</w:t>
      </w:r>
      <w:r w:rsidRPr="006B5418">
        <w:rPr>
          <w:rFonts w:ascii="Arial" w:hAnsi="Arial" w:cs="Arial"/>
          <w:b/>
          <w:bCs/>
          <w:lang w:val="en-US"/>
        </w:rPr>
        <w:tab/>
        <w:t>Decision</w:t>
      </w:r>
    </w:p>
    <w:p w14:paraId="449AF33E" w14:textId="779F296F" w:rsidR="001E41F3" w:rsidRPr="006B5418" w:rsidRDefault="00FA6FA8" w:rsidP="00FA6FA8">
      <w:pPr>
        <w:pStyle w:val="Heading1"/>
        <w:rPr>
          <w:lang w:val="en-US"/>
        </w:rPr>
      </w:pPr>
      <w:r>
        <w:rPr>
          <w:lang w:val="en-US"/>
        </w:rPr>
        <w:t>1</w:t>
      </w:r>
      <w:r w:rsidR="00CD2478" w:rsidRPr="006B5418">
        <w:rPr>
          <w:lang w:val="en-US"/>
        </w:rPr>
        <w:t>. Introduction</w:t>
      </w:r>
    </w:p>
    <w:p w14:paraId="7505B408" w14:textId="37C16BA6" w:rsidR="00662374" w:rsidRDefault="005B6F04" w:rsidP="00231568">
      <w:pPr>
        <w:rPr>
          <w:lang w:val="en-US"/>
        </w:rPr>
      </w:pPr>
      <w:bookmarkStart w:id="0" w:name="_Hlk61529092"/>
      <w:r>
        <w:rPr>
          <w:lang w:val="en-US"/>
        </w:rPr>
        <w:t xml:space="preserve">The specification of </w:t>
      </w:r>
      <w:r w:rsidR="00662374">
        <w:rPr>
          <w:lang w:val="en-US"/>
        </w:rPr>
        <w:t xml:space="preserve">restoration procedures </w:t>
      </w:r>
      <w:r>
        <w:rPr>
          <w:lang w:val="en-US"/>
        </w:rPr>
        <w:t>t</w:t>
      </w:r>
      <w:r w:rsidR="00662374">
        <w:rPr>
          <w:lang w:val="en-US"/>
        </w:rPr>
        <w:t>o restore a</w:t>
      </w:r>
      <w:r w:rsidR="0061120D">
        <w:rPr>
          <w:lang w:val="en-US"/>
        </w:rPr>
        <w:t>n</w:t>
      </w:r>
      <w:r w:rsidR="00662374">
        <w:rPr>
          <w:lang w:val="en-US"/>
        </w:rPr>
        <w:t xml:space="preserve"> </w:t>
      </w:r>
      <w:r w:rsidR="00F30480">
        <w:rPr>
          <w:lang w:val="en-US"/>
        </w:rPr>
        <w:t>MBS session</w:t>
      </w:r>
      <w:r w:rsidR="00662374">
        <w:rPr>
          <w:lang w:val="en-US"/>
        </w:rPr>
        <w:t xml:space="preserve"> in </w:t>
      </w:r>
      <w:r>
        <w:rPr>
          <w:lang w:val="en-US"/>
        </w:rPr>
        <w:t xml:space="preserve">5G is part of 5MBS work item. </w:t>
      </w:r>
    </w:p>
    <w:p w14:paraId="50ABE627" w14:textId="02F2244C" w:rsidR="001C4013" w:rsidRDefault="001C4013" w:rsidP="00231568">
      <w:pPr>
        <w:rPr>
          <w:lang w:val="en-US"/>
        </w:rPr>
      </w:pPr>
      <w:r>
        <w:rPr>
          <w:lang w:val="en-US"/>
        </w:rPr>
        <w:t xml:space="preserve">This paper makes an analysis on </w:t>
      </w:r>
      <w:r w:rsidR="00D8425D">
        <w:rPr>
          <w:lang w:val="en-US"/>
        </w:rPr>
        <w:t>some failure scenarios and impact on the restoration procedures to restore a</w:t>
      </w:r>
      <w:r>
        <w:rPr>
          <w:lang w:val="en-US"/>
        </w:rPr>
        <w:t xml:space="preserve"> </w:t>
      </w:r>
      <w:r w:rsidR="005B6F04">
        <w:rPr>
          <w:lang w:val="en-US"/>
        </w:rPr>
        <w:t xml:space="preserve">broadcast </w:t>
      </w:r>
      <w:r>
        <w:rPr>
          <w:lang w:val="en-US"/>
        </w:rPr>
        <w:t>MBS session</w:t>
      </w:r>
      <w:r w:rsidR="00D8425D">
        <w:rPr>
          <w:lang w:val="en-US"/>
        </w:rPr>
        <w:t xml:space="preserve"> in NG-RAN</w:t>
      </w:r>
      <w:r>
        <w:rPr>
          <w:lang w:val="en-US"/>
        </w:rPr>
        <w:t>.</w:t>
      </w:r>
    </w:p>
    <w:p w14:paraId="29974A79" w14:textId="7E205EFE" w:rsidR="00662374" w:rsidRPr="001F541A" w:rsidRDefault="00662374" w:rsidP="00FA6FA8">
      <w:pPr>
        <w:pStyle w:val="Heading1"/>
        <w:rPr>
          <w:lang w:val="en-US"/>
        </w:rPr>
      </w:pPr>
      <w:r w:rsidRPr="001F541A">
        <w:rPr>
          <w:lang w:val="en-US"/>
        </w:rPr>
        <w:t>2. Description</w:t>
      </w:r>
    </w:p>
    <w:p w14:paraId="4F090F28" w14:textId="3CBC78A0" w:rsidR="00662374" w:rsidRPr="001F541A" w:rsidRDefault="00662374" w:rsidP="00FA6FA8">
      <w:pPr>
        <w:pStyle w:val="Heading2"/>
        <w:rPr>
          <w:lang w:val="en-US"/>
        </w:rPr>
      </w:pPr>
      <w:r w:rsidRPr="001F541A">
        <w:rPr>
          <w:lang w:val="en-US"/>
        </w:rPr>
        <w:t xml:space="preserve">2.1 </w:t>
      </w:r>
      <w:r w:rsidR="00F07A21">
        <w:rPr>
          <w:lang w:val="en-US"/>
        </w:rPr>
        <w:t xml:space="preserve">Delivery of </w:t>
      </w:r>
      <w:r w:rsidR="00F07A21">
        <w:rPr>
          <w:lang w:eastAsia="zh-CN"/>
        </w:rPr>
        <w:t>Broadcast Session Management Messages via an alternative AMF</w:t>
      </w:r>
    </w:p>
    <w:p w14:paraId="3EBE858F" w14:textId="77777777" w:rsidR="00AC7B88" w:rsidRDefault="00C54DA8" w:rsidP="00334D57">
      <w:pPr>
        <w:rPr>
          <w:lang w:val="en-US"/>
        </w:rPr>
      </w:pPr>
      <w:bookmarkStart w:id="1" w:name="_Hlk99019248"/>
      <w:r>
        <w:rPr>
          <w:lang w:val="en-US"/>
        </w:rPr>
        <w:t xml:space="preserve">Since Rel-16, </w:t>
      </w:r>
      <w:r w:rsidR="007B49F8">
        <w:rPr>
          <w:lang w:val="en-US"/>
        </w:rPr>
        <w:t xml:space="preserve">the Network Functions in the control plane </w:t>
      </w:r>
      <w:r>
        <w:rPr>
          <w:lang w:val="en-US"/>
        </w:rPr>
        <w:t xml:space="preserve">for 5GC may </w:t>
      </w:r>
      <w:r w:rsidR="007B49F8">
        <w:rPr>
          <w:lang w:val="en-US"/>
        </w:rPr>
        <w:t xml:space="preserve">support </w:t>
      </w:r>
      <w:r w:rsidR="00662374">
        <w:rPr>
          <w:lang w:val="en-US"/>
        </w:rPr>
        <w:t>NF (Service) Set</w:t>
      </w:r>
      <w:r w:rsidR="007B49F8">
        <w:rPr>
          <w:lang w:val="en-US"/>
        </w:rPr>
        <w:t xml:space="preserve"> to enable </w:t>
      </w:r>
      <w:r w:rsidR="00AC7B88">
        <w:rPr>
          <w:lang w:val="en-US"/>
        </w:rPr>
        <w:t>their</w:t>
      </w:r>
      <w:r w:rsidR="007B49F8">
        <w:rPr>
          <w:lang w:val="en-US"/>
        </w:rPr>
        <w:t xml:space="preserve"> resource/session contexts are shared by multiple NF service instances in the same NF (service) set to achieve redundancy thus</w:t>
      </w:r>
      <w:r w:rsidR="00AC7B88">
        <w:rPr>
          <w:lang w:val="en-US"/>
        </w:rPr>
        <w:t xml:space="preserve"> to</w:t>
      </w:r>
      <w:r w:rsidR="007B49F8">
        <w:rPr>
          <w:lang w:val="en-US"/>
        </w:rPr>
        <w:t xml:space="preserve"> provide high reliability to the 5G services.</w:t>
      </w:r>
      <w:r>
        <w:rPr>
          <w:lang w:val="en-US"/>
        </w:rPr>
        <w:t xml:space="preserve"> </w:t>
      </w:r>
    </w:p>
    <w:p w14:paraId="5075EAB1" w14:textId="0B4A5C2B" w:rsidR="00662374" w:rsidRDefault="00C54DA8" w:rsidP="00334D57">
      <w:pPr>
        <w:rPr>
          <w:lang w:val="en-US"/>
        </w:rPr>
      </w:pPr>
      <w:r>
        <w:rPr>
          <w:lang w:val="en-US"/>
        </w:rPr>
        <w:t xml:space="preserve">The </w:t>
      </w:r>
      <w:r w:rsidR="00AC7B88">
        <w:rPr>
          <w:lang w:val="en-US"/>
        </w:rPr>
        <w:t xml:space="preserve">support of </w:t>
      </w:r>
      <w:r>
        <w:rPr>
          <w:lang w:val="en-US"/>
        </w:rPr>
        <w:t>AMF Set was even introduced since Rel-15</w:t>
      </w:r>
      <w:r w:rsidR="00AC7B88">
        <w:rPr>
          <w:lang w:val="en-US"/>
        </w:rPr>
        <w:t>, so an alternative AMF pertaining to the same AMF set as the failed AMF will be selected to substitute the failed AMF</w:t>
      </w:r>
      <w:r>
        <w:rPr>
          <w:lang w:val="en-US"/>
        </w:rPr>
        <w:t>.</w:t>
      </w:r>
    </w:p>
    <w:p w14:paraId="4B6C9E1A" w14:textId="3814AD70" w:rsidR="00F07A21" w:rsidRDefault="005528E6" w:rsidP="005528E6">
      <w:pPr>
        <w:rPr>
          <w:lang w:val="en-US"/>
        </w:rPr>
      </w:pPr>
      <w:r>
        <w:rPr>
          <w:lang w:val="en-US"/>
        </w:rPr>
        <w:t xml:space="preserve">As specified in 3GPP TS 23.247, clause 7.3.1, to start a broadcast MBS session, the MB-SMF </w:t>
      </w:r>
      <w:r w:rsidR="00AC7B88">
        <w:rPr>
          <w:lang w:val="en-US"/>
        </w:rPr>
        <w:t xml:space="preserve">needs perform NF service discovery towards a NRF </w:t>
      </w:r>
      <w:r>
        <w:rPr>
          <w:lang w:val="en-US"/>
        </w:rPr>
        <w:t xml:space="preserve">to select an AMF to </w:t>
      </w:r>
      <w:r w:rsidR="00AC7B88">
        <w:rPr>
          <w:lang w:val="en-US"/>
        </w:rPr>
        <w:t xml:space="preserve">be able to </w:t>
      </w:r>
      <w:r>
        <w:rPr>
          <w:lang w:val="en-US"/>
        </w:rPr>
        <w:t xml:space="preserve">consume </w:t>
      </w:r>
      <w:proofErr w:type="spellStart"/>
      <w:r>
        <w:rPr>
          <w:lang w:val="en-US"/>
        </w:rPr>
        <w:t>Namf_MBSBroadcast</w:t>
      </w:r>
      <w:proofErr w:type="spellEnd"/>
      <w:r>
        <w:rPr>
          <w:lang w:val="en-US"/>
        </w:rPr>
        <w:t xml:space="preserve"> service, in the following example the MB-SMF selects AMF1 to start the broadcast MBS session and the MBS session data is broadcast in the MBS service area.</w:t>
      </w:r>
    </w:p>
    <w:p w14:paraId="2D93E9D4" w14:textId="022B3819" w:rsidR="005528E6" w:rsidRDefault="005528E6" w:rsidP="005528E6">
      <w:pPr>
        <w:rPr>
          <w:lang w:val="en-US"/>
        </w:rPr>
      </w:pPr>
      <w:r>
        <w:rPr>
          <w:lang w:val="en-US"/>
        </w:rPr>
        <w:t xml:space="preserve">When the MB-SMF </w:t>
      </w:r>
      <w:r w:rsidRPr="00E173DD">
        <w:rPr>
          <w:u w:val="single"/>
          <w:lang w:val="en-US"/>
        </w:rPr>
        <w:t>detects the AMF1 has failed</w:t>
      </w:r>
      <w:r>
        <w:rPr>
          <w:lang w:val="en-US"/>
        </w:rPr>
        <w:t xml:space="preserve">, e.g. using HTTP/2 Ping frame or get a notification about NF status change from the NRF when it subscribes such event, </w:t>
      </w:r>
      <w:r w:rsidRPr="00E173DD">
        <w:rPr>
          <w:u w:val="single"/>
          <w:lang w:val="en-US"/>
        </w:rPr>
        <w:t>and when the MB-SMF needs to trigger MBS session update for Broadcast, e.g. to add new QoS flow per AF request</w:t>
      </w:r>
      <w:r>
        <w:rPr>
          <w:lang w:val="en-US"/>
        </w:rPr>
        <w:t xml:space="preserve">, the MB-SMF may use the Binding Indication </w:t>
      </w:r>
      <w:r w:rsidR="00E173DD">
        <w:rPr>
          <w:lang w:val="en-US"/>
        </w:rPr>
        <w:t xml:space="preserve">provided by the AMF1 or </w:t>
      </w:r>
      <w:r w:rsidR="002B6FD1">
        <w:rPr>
          <w:lang w:val="en-US"/>
        </w:rPr>
        <w:t xml:space="preserve">using NF Profile of the AMF1 to find an alternative AMF pertaining to the same AMF set as the AMF1, e.g. AMF2.  </w:t>
      </w:r>
    </w:p>
    <w:p w14:paraId="4F77B89B" w14:textId="30F26D93" w:rsidR="00F07A21" w:rsidRDefault="002B6FD1" w:rsidP="00334D57">
      <w:pPr>
        <w:rPr>
          <w:lang w:eastAsia="zh-CN"/>
        </w:rPr>
      </w:pPr>
      <w:r>
        <w:rPr>
          <w:lang w:val="en-US"/>
        </w:rPr>
        <w:t xml:space="preserve">As specified in 3GPP TS38.413-17.0.0, the </w:t>
      </w:r>
      <w:r>
        <w:rPr>
          <w:lang w:eastAsia="zh-CN"/>
        </w:rPr>
        <w:t xml:space="preserve">Broadcast Session Management Messages are sent and received per MBS Session Id, this is different from </w:t>
      </w:r>
      <w:r w:rsidR="000313DF">
        <w:rPr>
          <w:lang w:eastAsia="zh-CN"/>
        </w:rPr>
        <w:t xml:space="preserve">identifying </w:t>
      </w:r>
      <w:proofErr w:type="gramStart"/>
      <w:r w:rsidR="000313DF">
        <w:rPr>
          <w:lang w:eastAsia="zh-CN"/>
        </w:rPr>
        <w:t>an</w:t>
      </w:r>
      <w:proofErr w:type="gramEnd"/>
      <w:r w:rsidR="000313DF">
        <w:rPr>
          <w:lang w:eastAsia="zh-CN"/>
        </w:rPr>
        <w:t xml:space="preserve"> </w:t>
      </w:r>
      <w:r>
        <w:rPr>
          <w:lang w:eastAsia="zh-CN"/>
        </w:rPr>
        <w:t xml:space="preserve">UE Context </w:t>
      </w:r>
      <w:r w:rsidR="000313DF">
        <w:rPr>
          <w:lang w:eastAsia="zh-CN"/>
        </w:rPr>
        <w:t xml:space="preserve">in NGAP </w:t>
      </w:r>
      <w:r>
        <w:rPr>
          <w:lang w:eastAsia="zh-CN"/>
        </w:rPr>
        <w:t>where the NG-RAN and the AMF need to exchange RAN UE NGAP ID and AMF UE NGAP ID which is used to identify the UE Context</w:t>
      </w:r>
      <w:r w:rsidR="000313DF">
        <w:rPr>
          <w:lang w:eastAsia="zh-CN"/>
        </w:rPr>
        <w:t xml:space="preserve"> in the NG-RAN or in the AMF respectively</w:t>
      </w:r>
      <w:r>
        <w:rPr>
          <w:lang w:eastAsia="zh-CN"/>
        </w:rPr>
        <w:t>.</w:t>
      </w:r>
    </w:p>
    <w:p w14:paraId="0DEF2B61" w14:textId="2E1F0715" w:rsidR="000313DF" w:rsidRPr="000313DF" w:rsidRDefault="000313DF" w:rsidP="000313DF">
      <w:pPr>
        <w:rPr>
          <w:lang w:val="en-US"/>
        </w:rPr>
      </w:pPr>
      <w:r>
        <w:rPr>
          <w:lang w:val="en-US"/>
        </w:rPr>
        <w:t xml:space="preserve">Therefore, it is </w:t>
      </w:r>
      <w:r w:rsidRPr="000313DF">
        <w:rPr>
          <w:lang w:val="en-US"/>
        </w:rPr>
        <w:t>assume</w:t>
      </w:r>
      <w:r>
        <w:rPr>
          <w:lang w:val="en-US"/>
        </w:rPr>
        <w:t>d that</w:t>
      </w:r>
      <w:r w:rsidRPr="000313DF">
        <w:rPr>
          <w:lang w:val="en-US"/>
        </w:rPr>
        <w:t xml:space="preserve"> the NG-RAN </w:t>
      </w:r>
      <w:r>
        <w:rPr>
          <w:lang w:val="en-US"/>
        </w:rPr>
        <w:t xml:space="preserve">should be able to </w:t>
      </w:r>
      <w:r w:rsidRPr="000313DF">
        <w:rPr>
          <w:lang w:val="en-US"/>
        </w:rPr>
        <w:t>accept subsequent Broadcast Session Modify Request via another AMF (</w:t>
      </w:r>
      <w:proofErr w:type="gramStart"/>
      <w:r w:rsidRPr="000313DF">
        <w:rPr>
          <w:lang w:val="en-US"/>
        </w:rPr>
        <w:t>e.g.</w:t>
      </w:r>
      <w:proofErr w:type="gramEnd"/>
      <w:r w:rsidRPr="000313DF">
        <w:rPr>
          <w:lang w:val="en-US"/>
        </w:rPr>
        <w:t xml:space="preserve"> AMF2 or AMF3) in the same AMF set</w:t>
      </w:r>
      <w:r>
        <w:rPr>
          <w:lang w:val="en-US"/>
        </w:rPr>
        <w:t>.</w:t>
      </w:r>
    </w:p>
    <w:p w14:paraId="57D1A6D5" w14:textId="382FB571" w:rsidR="000313DF" w:rsidRDefault="000313DF" w:rsidP="000313DF">
      <w:pPr>
        <w:pStyle w:val="NO"/>
        <w:rPr>
          <w:lang w:val="en-US"/>
        </w:rPr>
      </w:pPr>
      <w:r>
        <w:rPr>
          <w:lang w:val="en-US"/>
        </w:rPr>
        <w:t>NOTE:</w:t>
      </w:r>
      <w:r>
        <w:rPr>
          <w:lang w:val="en-US"/>
        </w:rPr>
        <w:tab/>
        <w:t>It is</w:t>
      </w:r>
      <w:r w:rsidRPr="000313DF">
        <w:rPr>
          <w:lang w:val="en-US"/>
        </w:rPr>
        <w:t xml:space="preserve"> </w:t>
      </w:r>
      <w:r>
        <w:rPr>
          <w:lang w:val="en-US"/>
        </w:rPr>
        <w:t>s</w:t>
      </w:r>
      <w:r w:rsidRPr="000313DF">
        <w:rPr>
          <w:lang w:val="en-US"/>
        </w:rPr>
        <w:t>imilar for a Multicast session, NG-RAN can accept subsequent Multicast Session Update Request or Multicast Session Deactivation Request from another AMF in the same AMF set</w:t>
      </w:r>
      <w:r>
        <w:rPr>
          <w:lang w:val="en-US"/>
        </w:rPr>
        <w:t>.</w:t>
      </w:r>
    </w:p>
    <w:p w14:paraId="19508E63" w14:textId="568AD850" w:rsidR="000313DF" w:rsidRPr="00061648" w:rsidRDefault="000313DF" w:rsidP="000313DF">
      <w:pPr>
        <w:rPr>
          <w:b/>
          <w:bCs/>
          <w:lang w:val="en-US"/>
        </w:rPr>
      </w:pPr>
      <w:r w:rsidRPr="00061648">
        <w:rPr>
          <w:b/>
          <w:bCs/>
          <w:lang w:val="en-US"/>
        </w:rPr>
        <w:t xml:space="preserve">Proposal 1: </w:t>
      </w:r>
      <w:bookmarkStart w:id="2" w:name="_Hlk102397306"/>
      <w:r w:rsidR="0054520F">
        <w:rPr>
          <w:b/>
          <w:bCs/>
          <w:lang w:val="en-US"/>
        </w:rPr>
        <w:t>T</w:t>
      </w:r>
      <w:r w:rsidRPr="00061648">
        <w:rPr>
          <w:b/>
          <w:bCs/>
          <w:lang w:val="en-US"/>
        </w:rPr>
        <w:t>he NG-RAN shall be able to accept subsequent Broadcast Session Modify/Release Request via another AMF other than the AMF which sent Broadcast Session Setup Request if the alternative AMF pertains to (</w:t>
      </w:r>
      <w:proofErr w:type="gramStart"/>
      <w:r w:rsidRPr="00061648">
        <w:rPr>
          <w:b/>
          <w:bCs/>
          <w:lang w:val="en-US"/>
        </w:rPr>
        <w:t>e.g.</w:t>
      </w:r>
      <w:proofErr w:type="gramEnd"/>
      <w:r w:rsidRPr="00061648">
        <w:rPr>
          <w:b/>
          <w:bCs/>
          <w:lang w:val="en-US"/>
        </w:rPr>
        <w:t xml:space="preserve"> AMF2 or AMF3) the same AMF set as the </w:t>
      </w:r>
      <w:r w:rsidR="00DC518B" w:rsidRPr="00061648">
        <w:rPr>
          <w:b/>
          <w:bCs/>
          <w:lang w:val="en-US"/>
        </w:rPr>
        <w:t>old AMF does</w:t>
      </w:r>
      <w:r w:rsidRPr="00061648">
        <w:rPr>
          <w:b/>
          <w:bCs/>
          <w:lang w:val="en-US"/>
        </w:rPr>
        <w:t>.</w:t>
      </w:r>
      <w:r w:rsidR="0054520F">
        <w:rPr>
          <w:b/>
          <w:bCs/>
          <w:lang w:val="en-US"/>
        </w:rPr>
        <w:t xml:space="preserve"> CT4 may need to send an LS to RAN3 to confirm this.</w:t>
      </w:r>
      <w:bookmarkEnd w:id="2"/>
    </w:p>
    <w:p w14:paraId="6333B182" w14:textId="2970F8E9" w:rsidR="00F07A21" w:rsidRDefault="002B6FD1" w:rsidP="00334D57">
      <w:pPr>
        <w:rPr>
          <w:lang w:val="en-US"/>
        </w:rPr>
      </w:pPr>
      <w:r>
        <w:rPr>
          <w:rFonts w:eastAsiaTheme="minorEastAsia"/>
        </w:rPr>
        <w:object w:dxaOrig="11030" w:dyaOrig="8400" w14:anchorId="512DB0E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0.45pt;height:354.1pt" o:ole="">
            <v:imagedata r:id="rId8" o:title="" croptop="-564f" cropbottom="8951f" cropright="7582f"/>
          </v:shape>
          <o:OLEObject Type="Embed" ProgID="Visio.Drawing.11" ShapeID="_x0000_i1025" DrawAspect="Content" ObjectID="_1713168315" r:id="rId9"/>
        </w:object>
      </w:r>
    </w:p>
    <w:bookmarkEnd w:id="1"/>
    <w:p w14:paraId="4CA3C83A" w14:textId="12226023" w:rsidR="0038261A" w:rsidRDefault="0038261A" w:rsidP="00FA6FA8">
      <w:pPr>
        <w:pStyle w:val="Heading2"/>
        <w:rPr>
          <w:lang w:val="en-US"/>
        </w:rPr>
      </w:pPr>
      <w:r>
        <w:rPr>
          <w:lang w:val="en-US"/>
        </w:rPr>
        <w:t xml:space="preserve">2.2 </w:t>
      </w:r>
      <w:r w:rsidR="00233F4D">
        <w:rPr>
          <w:lang w:val="en-US"/>
        </w:rPr>
        <w:t xml:space="preserve">Failure of delivery </w:t>
      </w:r>
      <w:r w:rsidR="00233F4D">
        <w:rPr>
          <w:lang w:eastAsia="zh-CN"/>
        </w:rPr>
        <w:t>Broadcast Session Management Messages to NG-RAN</w:t>
      </w:r>
    </w:p>
    <w:p w14:paraId="55C6CD51" w14:textId="77777777" w:rsidR="00C77DA1" w:rsidRDefault="00233F4D" w:rsidP="00D36286">
      <w:pPr>
        <w:rPr>
          <w:lang w:val="en-US"/>
        </w:rPr>
      </w:pPr>
      <w:bookmarkStart w:id="3" w:name="_Hlk101813811"/>
      <w:bookmarkStart w:id="4" w:name="_Hlk101814097"/>
      <w:r>
        <w:rPr>
          <w:lang w:val="en-US"/>
        </w:rPr>
        <w:t xml:space="preserve">When performing </w:t>
      </w:r>
      <w:proofErr w:type="gramStart"/>
      <w:r>
        <w:rPr>
          <w:lang w:val="en-US"/>
        </w:rPr>
        <w:t>a</w:t>
      </w:r>
      <w:proofErr w:type="gramEnd"/>
      <w:r>
        <w:rPr>
          <w:lang w:val="en-US"/>
        </w:rPr>
        <w:t xml:space="preserve"> MBS session start/release/update procedure for a broadcast MBS session as specified in clauses 7.3.1, 7.3.2 and 7.3.3</w:t>
      </w:r>
      <w:r w:rsidR="00C77DA1">
        <w:rPr>
          <w:lang w:val="en-US"/>
        </w:rPr>
        <w:t xml:space="preserve">, it is possible that one or a few more NG-RANs as part of MBS Service Area are not reachable, i.e. the Broadcast service will not be available in the area covered by those NG-RAN. </w:t>
      </w:r>
    </w:p>
    <w:bookmarkEnd w:id="3"/>
    <w:p w14:paraId="031DEBCF" w14:textId="7014E298" w:rsidR="003B0833" w:rsidRPr="009340C3" w:rsidRDefault="009340C3" w:rsidP="003B0833">
      <w:pPr>
        <w:rPr>
          <w:b/>
          <w:bCs/>
          <w:lang w:val="en-US"/>
        </w:rPr>
      </w:pPr>
      <w:r w:rsidRPr="009340C3">
        <w:rPr>
          <w:b/>
          <w:bCs/>
          <w:lang w:val="en-US"/>
        </w:rPr>
        <w:t xml:space="preserve">Proposal 2: </w:t>
      </w:r>
      <w:bookmarkStart w:id="5" w:name="_Hlk101818787"/>
      <w:bookmarkEnd w:id="4"/>
      <w:r w:rsidR="003B0833">
        <w:rPr>
          <w:b/>
          <w:bCs/>
        </w:rPr>
        <w:t xml:space="preserve">When the AMF1 fails to contact one or more NG-RAN when it receives </w:t>
      </w:r>
      <w:r w:rsidR="003B0833" w:rsidRPr="009340C3">
        <w:rPr>
          <w:b/>
          <w:bCs/>
          <w:lang w:val="en-US"/>
        </w:rPr>
        <w:t>the MBS Broadcast Context Create/Update/Release Request message from the MB-SMF</w:t>
      </w:r>
      <w:r w:rsidR="003B0833">
        <w:rPr>
          <w:b/>
          <w:bCs/>
        </w:rPr>
        <w:t xml:space="preserve">, the AMF1 </w:t>
      </w:r>
      <w:r w:rsidR="003B0833" w:rsidRPr="009340C3">
        <w:rPr>
          <w:b/>
          <w:bCs/>
          <w:lang w:val="en-US"/>
        </w:rPr>
        <w:t>report</w:t>
      </w:r>
      <w:r w:rsidR="003B0833">
        <w:rPr>
          <w:b/>
          <w:bCs/>
        </w:rPr>
        <w:t>s</w:t>
      </w:r>
      <w:r w:rsidR="003B0833" w:rsidRPr="009340C3">
        <w:rPr>
          <w:b/>
          <w:bCs/>
          <w:lang w:val="en-US"/>
        </w:rPr>
        <w:t xml:space="preserve"> such </w:t>
      </w:r>
      <w:r w:rsidR="003B0833">
        <w:rPr>
          <w:b/>
          <w:bCs/>
        </w:rPr>
        <w:t xml:space="preserve">failure </w:t>
      </w:r>
      <w:r w:rsidR="003B0833" w:rsidRPr="009340C3">
        <w:rPr>
          <w:b/>
          <w:bCs/>
          <w:lang w:val="en-US"/>
        </w:rPr>
        <w:t>event together with NG-RAN IDs of those NG-RANs</w:t>
      </w:r>
      <w:r w:rsidR="003B0833">
        <w:rPr>
          <w:b/>
          <w:bCs/>
        </w:rPr>
        <w:t xml:space="preserve"> (failed to contact)</w:t>
      </w:r>
      <w:r w:rsidR="003B0833" w:rsidRPr="009340C3">
        <w:rPr>
          <w:b/>
          <w:bCs/>
          <w:lang w:val="en-US"/>
        </w:rPr>
        <w:t xml:space="preserve"> to the MB-SMF. The MB-SMF may retransmit the same </w:t>
      </w:r>
      <w:proofErr w:type="gramStart"/>
      <w:r w:rsidR="003B0833" w:rsidRPr="009340C3">
        <w:rPr>
          <w:b/>
          <w:bCs/>
          <w:lang w:val="en-US"/>
        </w:rPr>
        <w:t>request,  via</w:t>
      </w:r>
      <w:proofErr w:type="gramEnd"/>
      <w:r w:rsidR="003B0833" w:rsidRPr="009340C3">
        <w:rPr>
          <w:b/>
          <w:bCs/>
          <w:lang w:val="en-US"/>
        </w:rPr>
        <w:t xml:space="preserve"> an alternative AMF towards those NG-RANs identified by the NG-RAN IDs, to avoid potential local link break </w:t>
      </w:r>
      <w:r w:rsidR="003B0833">
        <w:rPr>
          <w:b/>
          <w:bCs/>
          <w:lang w:val="en-US"/>
        </w:rPr>
        <w:t xml:space="preserve">just </w:t>
      </w:r>
      <w:r w:rsidR="003B0833" w:rsidRPr="009340C3">
        <w:rPr>
          <w:b/>
          <w:bCs/>
          <w:lang w:val="en-US"/>
        </w:rPr>
        <w:t xml:space="preserve">between the first AMF and the NG-RANs. </w:t>
      </w:r>
    </w:p>
    <w:p w14:paraId="1E886C0C" w14:textId="2DEC126E" w:rsidR="0038261A" w:rsidRPr="009340C3" w:rsidRDefault="0038261A" w:rsidP="00D36286">
      <w:pPr>
        <w:rPr>
          <w:b/>
          <w:bCs/>
          <w:lang w:val="en-US"/>
        </w:rPr>
      </w:pPr>
    </w:p>
    <w:bookmarkEnd w:id="5"/>
    <w:p w14:paraId="1D3D7A7E" w14:textId="77777777" w:rsidR="006A4136" w:rsidRDefault="006A4136" w:rsidP="006A4136">
      <w:pPr>
        <w:rPr>
          <w:lang w:val="sv-SE" w:eastAsia="zh-CN"/>
        </w:rPr>
      </w:pPr>
      <w:r>
        <w:rPr>
          <w:lang w:val="sv-SE" w:eastAsia="zh-CN"/>
        </w:rPr>
        <w:t>See also TS 29.518, clause 5.6.2.2 for reference.</w:t>
      </w:r>
    </w:p>
    <w:p w14:paraId="0426D260" w14:textId="77777777" w:rsidR="006A4136" w:rsidRDefault="006A4136" w:rsidP="006A4136">
      <w:pPr>
        <w:pStyle w:val="B1"/>
        <w:rPr>
          <w:i/>
          <w:iCs/>
          <w:lang w:eastAsia="zh-CN"/>
        </w:rPr>
      </w:pPr>
      <w:r>
        <w:rPr>
          <w:i/>
          <w:iCs/>
        </w:rPr>
        <w:t>On success, "201 Created" shall be returned. The AMF should respond success when it receives the first successful response from the NG-RAN(s). The 201 Created response may contain one or more N2 MBS Session Management containers, if additional information (</w:t>
      </w:r>
      <w:proofErr w:type="gramStart"/>
      <w:r>
        <w:rPr>
          <w:i/>
          <w:iCs/>
        </w:rPr>
        <w:t>e.g.</w:t>
      </w:r>
      <w:proofErr w:type="gramEnd"/>
      <w:r>
        <w:rPr>
          <w:i/>
          <w:iCs/>
        </w:rPr>
        <w:t xml:space="preserve"> MBS Session Information Response Transfer IE or MBS Session Information Failure Transfer IE in 3GPP TS 38.413 [12]) needs to be transferred to the MB-SMF. If the AMF received the NG-RAN responses from all involved NG-RAN(s), </w:t>
      </w:r>
      <w:proofErr w:type="gramStart"/>
      <w:r>
        <w:rPr>
          <w:i/>
          <w:iCs/>
        </w:rPr>
        <w:t>e.g.</w:t>
      </w:r>
      <w:proofErr w:type="gramEnd"/>
      <w:r>
        <w:rPr>
          <w:i/>
          <w:iCs/>
        </w:rPr>
        <w:t xml:space="preserve"> if the broadcast MBS session involves only one NG-RAN, the AMF shall include an indication of completion of the operation in all NG-RANs in the 201 Created response.</w:t>
      </w:r>
    </w:p>
    <w:p w14:paraId="606154CF" w14:textId="77777777" w:rsidR="006A4136" w:rsidRDefault="006A4136" w:rsidP="006A4136">
      <w:pPr>
        <w:pStyle w:val="B1"/>
        <w:ind w:hanging="1"/>
        <w:rPr>
          <w:i/>
          <w:iCs/>
          <w:lang w:eastAsia="en-GB"/>
        </w:rPr>
      </w:pPr>
      <w:bookmarkStart w:id="6" w:name="_PERM_MCCTEMPBM_CRPT03410051___3"/>
      <w:r>
        <w:rPr>
          <w:i/>
          <w:iCs/>
        </w:rPr>
        <w:t xml:space="preserve">Upon receipt of subsequent responses from other NG-RANs after sending the 201 Created response, </w:t>
      </w:r>
      <w:r>
        <w:rPr>
          <w:i/>
          <w:iCs/>
          <w:u w:val="single"/>
        </w:rPr>
        <w:t>if additional information (</w:t>
      </w:r>
      <w:proofErr w:type="gramStart"/>
      <w:r>
        <w:rPr>
          <w:i/>
          <w:iCs/>
          <w:u w:val="single"/>
        </w:rPr>
        <w:t>e.g.</w:t>
      </w:r>
      <w:proofErr w:type="gramEnd"/>
      <w:r>
        <w:rPr>
          <w:i/>
          <w:iCs/>
          <w:u w:val="single"/>
        </w:rPr>
        <w:t xml:space="preserve"> MBS Session Information Response Transfer IE or MBS Session Information Failure Transfer IE in 3GPP TS 38.413 [12]) needs to be transferred to the MB-SMF, the AMF shall transfer such information by sending one or more </w:t>
      </w:r>
      <w:proofErr w:type="spellStart"/>
      <w:r>
        <w:rPr>
          <w:i/>
          <w:iCs/>
          <w:u w:val="single"/>
        </w:rPr>
        <w:t>Namf_MBSBroadcast_ContextStatusNotify</w:t>
      </w:r>
      <w:proofErr w:type="spellEnd"/>
      <w:r>
        <w:rPr>
          <w:i/>
          <w:iCs/>
          <w:u w:val="single"/>
        </w:rPr>
        <w:t xml:space="preserve"> requests to the MB-SMF.</w:t>
      </w:r>
      <w:r>
        <w:rPr>
          <w:i/>
          <w:iCs/>
        </w:rPr>
        <w:t xml:space="preserve"> A </w:t>
      </w:r>
      <w:proofErr w:type="spellStart"/>
      <w:r>
        <w:rPr>
          <w:i/>
          <w:iCs/>
        </w:rPr>
        <w:lastRenderedPageBreak/>
        <w:t>Namf_MBSBroadcast_ContextStatusNotify</w:t>
      </w:r>
      <w:proofErr w:type="spellEnd"/>
      <w:r>
        <w:rPr>
          <w:i/>
          <w:iCs/>
        </w:rPr>
        <w:t xml:space="preserve"> request may include a list of N2 MBS Session Management containers received from different NG-RANs. When the AMF receives the response from all NG-RANs, the AMF shall include an indication of the completion of the operation in the </w:t>
      </w:r>
      <w:proofErr w:type="spellStart"/>
      <w:r>
        <w:rPr>
          <w:i/>
          <w:iCs/>
        </w:rPr>
        <w:t>Namf_MBSBroadcast_ContextStatusNotify</w:t>
      </w:r>
      <w:proofErr w:type="spellEnd"/>
      <w:r>
        <w:rPr>
          <w:i/>
          <w:iCs/>
        </w:rPr>
        <w:t xml:space="preserve"> request. </w:t>
      </w:r>
    </w:p>
    <w:p w14:paraId="10FF8249" w14:textId="77777777" w:rsidR="006A4136" w:rsidRDefault="006A4136" w:rsidP="006A4136">
      <w:pPr>
        <w:pStyle w:val="B1"/>
        <w:ind w:hanging="1"/>
        <w:rPr>
          <w:i/>
          <w:iCs/>
        </w:rPr>
      </w:pPr>
      <w:r>
        <w:rPr>
          <w:i/>
          <w:iCs/>
        </w:rPr>
        <w:t xml:space="preserve">If the AMF does not receive responses from all NG-RAN nodes before the maximum response time elapses since the reception of the </w:t>
      </w:r>
      <w:proofErr w:type="spellStart"/>
      <w:r>
        <w:rPr>
          <w:i/>
          <w:iCs/>
        </w:rPr>
        <w:t>Namf_MBSBroadcast_ContextCreate</w:t>
      </w:r>
      <w:proofErr w:type="spellEnd"/>
      <w:r>
        <w:rPr>
          <w:i/>
          <w:iCs/>
        </w:rPr>
        <w:t xml:space="preserve"> Request, then the AMF should send one </w:t>
      </w:r>
      <w:proofErr w:type="spellStart"/>
      <w:r>
        <w:rPr>
          <w:i/>
          <w:iCs/>
        </w:rPr>
        <w:t>Namf_MBSBroadcast_ContextStatusNotify</w:t>
      </w:r>
      <w:proofErr w:type="spellEnd"/>
      <w:r>
        <w:rPr>
          <w:i/>
          <w:iCs/>
        </w:rPr>
        <w:t xml:space="preserve"> request indicating the incompletion of the Broadcast MBS session establishment.</w:t>
      </w:r>
      <w:bookmarkEnd w:id="6"/>
    </w:p>
    <w:bookmarkStart w:id="7" w:name="_Hlk102403128"/>
    <w:p w14:paraId="4B33E3E9" w14:textId="25F4AC23" w:rsidR="00952EF8" w:rsidRDefault="005F1339" w:rsidP="00D36286">
      <w:pPr>
        <w:rPr>
          <w:rFonts w:eastAsiaTheme="minorEastAsia"/>
        </w:rPr>
      </w:pPr>
      <w:r>
        <w:rPr>
          <w:rFonts w:eastAsiaTheme="minorEastAsia"/>
        </w:rPr>
        <w:object w:dxaOrig="11032" w:dyaOrig="8401" w14:anchorId="1A32B273">
          <v:shape id="_x0000_i1034" type="#_x0000_t75" style="width:454.05pt;height:387.3pt" o:ole="">
            <v:imagedata r:id="rId10" o:title="" croptop="522f" cropbottom="1065f" cropleft="1723f" cropright="1984f"/>
          </v:shape>
          <o:OLEObject Type="Embed" ProgID="Visio.Drawing.11" ShapeID="_x0000_i1034" DrawAspect="Content" ObjectID="_1713168316" r:id="rId11"/>
        </w:object>
      </w:r>
      <w:bookmarkEnd w:id="7"/>
    </w:p>
    <w:p w14:paraId="2317B211" w14:textId="5909CD39" w:rsidR="00424307" w:rsidRPr="00B36603" w:rsidRDefault="00424307" w:rsidP="00B36603">
      <w:pPr>
        <w:ind w:left="284"/>
        <w:jc w:val="center"/>
        <w:rPr>
          <w:rFonts w:eastAsiaTheme="minorEastAsia"/>
          <w:b/>
          <w:bCs/>
        </w:rPr>
      </w:pPr>
      <w:r w:rsidRPr="00B36603">
        <w:rPr>
          <w:rFonts w:eastAsiaTheme="minorEastAsia"/>
          <w:b/>
          <w:bCs/>
        </w:rPr>
        <w:t>FIGURE 2.2-1</w:t>
      </w:r>
    </w:p>
    <w:p w14:paraId="47CD1BAA" w14:textId="6D5D2EE7" w:rsidR="00952EF8" w:rsidRPr="00952EF8" w:rsidRDefault="00952EF8" w:rsidP="00952EF8">
      <w:pPr>
        <w:rPr>
          <w:b/>
          <w:bCs/>
          <w:u w:val="single"/>
          <w:lang w:val="en-US"/>
        </w:rPr>
      </w:pPr>
      <w:bookmarkStart w:id="8" w:name="_Hlk102336690"/>
      <w:r w:rsidRPr="00952EF8">
        <w:rPr>
          <w:b/>
          <w:bCs/>
          <w:highlight w:val="yellow"/>
          <w:u w:val="single"/>
          <w:lang w:val="en-US"/>
        </w:rPr>
        <w:t xml:space="preserve">Handling of </w:t>
      </w:r>
      <w:proofErr w:type="spellStart"/>
      <w:r w:rsidRPr="00952EF8">
        <w:rPr>
          <w:b/>
          <w:bCs/>
          <w:highlight w:val="yellow"/>
          <w:u w:val="single"/>
          <w:lang w:val="en-US"/>
        </w:rPr>
        <w:t>Namf_MBSBroadcast_ContextUpdate</w:t>
      </w:r>
      <w:proofErr w:type="spellEnd"/>
      <w:r w:rsidR="00EC564F">
        <w:rPr>
          <w:b/>
          <w:bCs/>
          <w:highlight w:val="yellow"/>
          <w:u w:val="single"/>
          <w:lang w:val="en-US"/>
        </w:rPr>
        <w:t xml:space="preserve"> or Release</w:t>
      </w:r>
      <w:r w:rsidRPr="00952EF8">
        <w:rPr>
          <w:b/>
          <w:bCs/>
          <w:highlight w:val="yellow"/>
          <w:u w:val="single"/>
          <w:lang w:val="en-US"/>
        </w:rPr>
        <w:t xml:space="preserve"> Request:</w:t>
      </w:r>
    </w:p>
    <w:p w14:paraId="22AB3182" w14:textId="5DBB333A" w:rsidR="00952EF8" w:rsidRPr="00952EF8" w:rsidRDefault="00952EF8" w:rsidP="00952EF8">
      <w:pPr>
        <w:rPr>
          <w:lang w:val="en-US"/>
        </w:rPr>
      </w:pPr>
      <w:r>
        <w:rPr>
          <w:lang w:val="en-US"/>
        </w:rPr>
        <w:t>W</w:t>
      </w:r>
      <w:r w:rsidRPr="00952EF8">
        <w:rPr>
          <w:lang w:val="en-US"/>
        </w:rPr>
        <w:t>hen an AMF receives a</w:t>
      </w:r>
      <w:r>
        <w:rPr>
          <w:lang w:val="en-US"/>
        </w:rPr>
        <w:t>n</w:t>
      </w:r>
      <w:r w:rsidRPr="00952EF8">
        <w:rPr>
          <w:lang w:val="en-US"/>
        </w:rPr>
        <w:t xml:space="preserve"> MBS Broadcast Context</w:t>
      </w:r>
      <w:r>
        <w:rPr>
          <w:lang w:val="en-US"/>
        </w:rPr>
        <w:t xml:space="preserve"> </w:t>
      </w:r>
      <w:r w:rsidRPr="00952EF8">
        <w:rPr>
          <w:lang w:val="en-US"/>
        </w:rPr>
        <w:t>Update Request from the MB-SMF and if this Context</w:t>
      </w:r>
      <w:r>
        <w:rPr>
          <w:lang w:val="en-US"/>
        </w:rPr>
        <w:t xml:space="preserve"> </w:t>
      </w:r>
      <w:r w:rsidRPr="00952EF8">
        <w:rPr>
          <w:lang w:val="en-US"/>
        </w:rPr>
        <w:t xml:space="preserve">Update </w:t>
      </w:r>
      <w:r>
        <w:rPr>
          <w:lang w:val="en-US"/>
        </w:rPr>
        <w:t xml:space="preserve">Request </w:t>
      </w:r>
      <w:r w:rsidRPr="00952EF8">
        <w:rPr>
          <w:lang w:val="en-US"/>
        </w:rPr>
        <w:t xml:space="preserve">is to extend MBS Service Area and to update MBS session information at the same time, so the AMF need </w:t>
      </w:r>
    </w:p>
    <w:p w14:paraId="1C971F85" w14:textId="20E399B1" w:rsidR="00952EF8" w:rsidRPr="00952EF8" w:rsidRDefault="00424307" w:rsidP="00B36603">
      <w:pPr>
        <w:pStyle w:val="B1"/>
        <w:rPr>
          <w:lang w:val="en-US"/>
        </w:rPr>
      </w:pPr>
      <w:r>
        <w:rPr>
          <w:lang w:val="en-US"/>
        </w:rPr>
        <w:t>-</w:t>
      </w:r>
      <w:r>
        <w:rPr>
          <w:lang w:val="en-US"/>
        </w:rPr>
        <w:tab/>
      </w:r>
      <w:r w:rsidR="00952EF8" w:rsidRPr="00952EF8">
        <w:rPr>
          <w:lang w:val="en-US"/>
        </w:rPr>
        <w:t xml:space="preserve">send a N2 Broadcast Session Setup Request with the updated MBS session information to </w:t>
      </w:r>
      <w:r w:rsidR="00952EF8">
        <w:rPr>
          <w:lang w:val="en-US"/>
        </w:rPr>
        <w:t xml:space="preserve">each of </w:t>
      </w:r>
      <w:r w:rsidR="00952EF8" w:rsidRPr="00952EF8">
        <w:rPr>
          <w:lang w:val="en-US"/>
        </w:rPr>
        <w:t>NEW NG-RAN(s) (</w:t>
      </w:r>
      <w:r w:rsidR="00952EF8">
        <w:rPr>
          <w:lang w:val="en-US"/>
        </w:rPr>
        <w:t xml:space="preserve">which are </w:t>
      </w:r>
      <w:r w:rsidR="00952EF8" w:rsidRPr="00952EF8">
        <w:rPr>
          <w:lang w:val="en-US"/>
        </w:rPr>
        <w:t xml:space="preserve">to cover the extended MB Service Area); and </w:t>
      </w:r>
    </w:p>
    <w:p w14:paraId="6CA0FC3E" w14:textId="4D6E6F9E" w:rsidR="00952EF8" w:rsidRPr="00952EF8" w:rsidRDefault="00424307" w:rsidP="00B36603">
      <w:pPr>
        <w:pStyle w:val="B1"/>
        <w:rPr>
          <w:lang w:val="en-US"/>
        </w:rPr>
      </w:pPr>
      <w:r>
        <w:rPr>
          <w:lang w:val="en-US"/>
        </w:rPr>
        <w:t>-</w:t>
      </w:r>
      <w:r>
        <w:rPr>
          <w:lang w:val="en-US"/>
        </w:rPr>
        <w:tab/>
      </w:r>
      <w:r w:rsidR="00952EF8" w:rsidRPr="00952EF8">
        <w:rPr>
          <w:lang w:val="en-US"/>
        </w:rPr>
        <w:t>send a N2 Broadcast Session Modification Request with the updated MBS session information those old NG-RANs (</w:t>
      </w:r>
      <w:r w:rsidR="00952EF8">
        <w:rPr>
          <w:lang w:val="en-US"/>
        </w:rPr>
        <w:t xml:space="preserve">which are </w:t>
      </w:r>
      <w:r w:rsidR="00952EF8" w:rsidRPr="00952EF8">
        <w:rPr>
          <w:lang w:val="en-US"/>
        </w:rPr>
        <w:t xml:space="preserve">covering the "old" MBS </w:t>
      </w:r>
      <w:r w:rsidR="00952EF8">
        <w:rPr>
          <w:lang w:val="en-US"/>
        </w:rPr>
        <w:t>S</w:t>
      </w:r>
      <w:r w:rsidR="00952EF8" w:rsidRPr="00952EF8">
        <w:rPr>
          <w:lang w:val="en-US"/>
        </w:rPr>
        <w:t xml:space="preserve">ervice </w:t>
      </w:r>
      <w:r w:rsidR="00952EF8">
        <w:rPr>
          <w:lang w:val="en-US"/>
        </w:rPr>
        <w:t>A</w:t>
      </w:r>
      <w:r w:rsidR="00952EF8" w:rsidRPr="00952EF8">
        <w:rPr>
          <w:lang w:val="en-US"/>
        </w:rPr>
        <w:t>rea</w:t>
      </w:r>
      <w:r w:rsidR="00952EF8">
        <w:rPr>
          <w:lang w:val="en-US"/>
        </w:rPr>
        <w:t>)</w:t>
      </w:r>
      <w:r w:rsidR="00952EF8" w:rsidRPr="00952EF8">
        <w:rPr>
          <w:lang w:val="en-US"/>
        </w:rPr>
        <w:t>.</w:t>
      </w:r>
    </w:p>
    <w:p w14:paraId="76F9C8F0" w14:textId="11884BAC" w:rsidR="00952EF8" w:rsidRPr="00952EF8" w:rsidRDefault="00952EF8" w:rsidP="00952EF8">
      <w:pPr>
        <w:rPr>
          <w:lang w:val="en-US"/>
        </w:rPr>
      </w:pPr>
      <w:r w:rsidRPr="00952EF8">
        <w:rPr>
          <w:lang w:val="en-US"/>
        </w:rPr>
        <w:t xml:space="preserve">So, when the AMF reports the failure to contact a NG-RAN for the MBS Broadcast Context Update Request, </w:t>
      </w:r>
      <w:r>
        <w:rPr>
          <w:lang w:val="en-US"/>
        </w:rPr>
        <w:t>it include</w:t>
      </w:r>
      <w:r w:rsidR="00EC564F">
        <w:rPr>
          <w:lang w:val="en-US"/>
        </w:rPr>
        <w:t>s</w:t>
      </w:r>
      <w:r>
        <w:rPr>
          <w:lang w:val="en-US"/>
        </w:rPr>
        <w:t xml:space="preserve"> a </w:t>
      </w:r>
      <w:r w:rsidRPr="00952EF8">
        <w:rPr>
          <w:lang w:val="en-US"/>
        </w:rPr>
        <w:t xml:space="preserve">failure </w:t>
      </w:r>
      <w:r>
        <w:rPr>
          <w:lang w:val="en-US"/>
        </w:rPr>
        <w:t xml:space="preserve">indication which </w:t>
      </w:r>
      <w:r w:rsidRPr="00952EF8">
        <w:rPr>
          <w:lang w:val="en-US"/>
        </w:rPr>
        <w:t>describe</w:t>
      </w:r>
      <w:r w:rsidR="00EC564F">
        <w:rPr>
          <w:lang w:val="en-US"/>
        </w:rPr>
        <w:t>s</w:t>
      </w:r>
      <w:r w:rsidRPr="00952EF8">
        <w:rPr>
          <w:lang w:val="en-US"/>
        </w:rPr>
        <w:t xml:space="preserve"> </w:t>
      </w:r>
      <w:r w:rsidR="00EC564F">
        <w:rPr>
          <w:lang w:val="en-US"/>
        </w:rPr>
        <w:t xml:space="preserve">either </w:t>
      </w:r>
      <w:r w:rsidRPr="00952EF8">
        <w:rPr>
          <w:lang w:val="en-US"/>
        </w:rPr>
        <w:t xml:space="preserve">failure </w:t>
      </w:r>
      <w:r>
        <w:rPr>
          <w:lang w:val="en-US"/>
        </w:rPr>
        <w:t>to</w:t>
      </w:r>
      <w:r w:rsidRPr="00952EF8">
        <w:rPr>
          <w:lang w:val="en-US"/>
        </w:rPr>
        <w:t xml:space="preserve"> reach the NG-RAN when sending a </w:t>
      </w:r>
      <w:r w:rsidR="00424307" w:rsidRPr="00952EF8">
        <w:rPr>
          <w:lang w:val="en-US"/>
        </w:rPr>
        <w:t xml:space="preserve">N2 Broadcast Session </w:t>
      </w:r>
      <w:r w:rsidRPr="00952EF8">
        <w:rPr>
          <w:lang w:val="en-US"/>
        </w:rPr>
        <w:t xml:space="preserve">Setup Request or when sending a </w:t>
      </w:r>
      <w:r w:rsidR="00424307" w:rsidRPr="00952EF8">
        <w:rPr>
          <w:lang w:val="en-US"/>
        </w:rPr>
        <w:t xml:space="preserve">N2 Broadcast Session </w:t>
      </w:r>
      <w:r w:rsidR="00424307">
        <w:rPr>
          <w:lang w:val="en-US"/>
        </w:rPr>
        <w:t>M</w:t>
      </w:r>
      <w:r>
        <w:rPr>
          <w:lang w:val="en-US"/>
        </w:rPr>
        <w:t>odification</w:t>
      </w:r>
      <w:r w:rsidRPr="00952EF8">
        <w:rPr>
          <w:lang w:val="en-US"/>
        </w:rPr>
        <w:t xml:space="preserve"> </w:t>
      </w:r>
      <w:r w:rsidR="00424307">
        <w:rPr>
          <w:lang w:val="en-US"/>
        </w:rPr>
        <w:t>R</w:t>
      </w:r>
      <w:r w:rsidRPr="00952EF8">
        <w:rPr>
          <w:lang w:val="en-US"/>
        </w:rPr>
        <w:t>equest,</w:t>
      </w:r>
      <w:r>
        <w:rPr>
          <w:lang w:val="en-US"/>
        </w:rPr>
        <w:t xml:space="preserve"> where</w:t>
      </w:r>
      <w:r w:rsidRPr="00952EF8">
        <w:rPr>
          <w:lang w:val="en-US"/>
        </w:rPr>
        <w:t xml:space="preserve"> the NG-RAN is identified by the NG-RAN ID</w:t>
      </w:r>
      <w:r w:rsidR="00424307">
        <w:rPr>
          <w:lang w:val="en-US"/>
        </w:rPr>
        <w:t>.</w:t>
      </w:r>
      <w:r w:rsidR="00EC564F">
        <w:rPr>
          <w:lang w:val="en-US"/>
        </w:rPr>
        <w:t xml:space="preserve"> The AMF indicates the failure for sending </w:t>
      </w:r>
      <w:r w:rsidR="00677474">
        <w:rPr>
          <w:lang w:val="en-US"/>
        </w:rPr>
        <w:t>a Release request.</w:t>
      </w:r>
    </w:p>
    <w:p w14:paraId="47B23AFA" w14:textId="78F11C5B" w:rsidR="00952EF8" w:rsidRDefault="00952EF8" w:rsidP="00B36603">
      <w:pPr>
        <w:rPr>
          <w:lang w:val="en-US"/>
        </w:rPr>
      </w:pPr>
      <w:r w:rsidRPr="00952EF8">
        <w:rPr>
          <w:lang w:val="en-US"/>
        </w:rPr>
        <w:lastRenderedPageBreak/>
        <w:t>So,</w:t>
      </w:r>
      <w:r>
        <w:rPr>
          <w:lang w:val="en-US"/>
        </w:rPr>
        <w:t xml:space="preserve"> with </w:t>
      </w:r>
      <w:r w:rsidR="00E063E6">
        <w:rPr>
          <w:lang w:val="en-US"/>
        </w:rPr>
        <w:t xml:space="preserve">the help of </w:t>
      </w:r>
      <w:r>
        <w:rPr>
          <w:lang w:val="en-US"/>
        </w:rPr>
        <w:t>th</w:t>
      </w:r>
      <w:r w:rsidR="00E063E6">
        <w:rPr>
          <w:lang w:val="en-US"/>
        </w:rPr>
        <w:t>e</w:t>
      </w:r>
      <w:r>
        <w:rPr>
          <w:lang w:val="en-US"/>
        </w:rPr>
        <w:t xml:space="preserve"> failure indication</w:t>
      </w:r>
      <w:r w:rsidRPr="00952EF8">
        <w:rPr>
          <w:lang w:val="en-US"/>
        </w:rPr>
        <w:t xml:space="preserve"> the MB-SMF will send</w:t>
      </w:r>
      <w:r w:rsidR="00E063E6">
        <w:rPr>
          <w:lang w:val="en-US"/>
        </w:rPr>
        <w:t xml:space="preserve"> </w:t>
      </w:r>
      <w:proofErr w:type="gramStart"/>
      <w:r w:rsidR="00E063E6">
        <w:rPr>
          <w:lang w:val="en-US"/>
        </w:rPr>
        <w:t>a</w:t>
      </w:r>
      <w:proofErr w:type="gramEnd"/>
      <w:r w:rsidR="00424307">
        <w:rPr>
          <w:lang w:val="en-US"/>
        </w:rPr>
        <w:t xml:space="preserve"> </w:t>
      </w:r>
      <w:r w:rsidRPr="00952EF8">
        <w:rPr>
          <w:lang w:val="en-US"/>
        </w:rPr>
        <w:t>MBS Broadcast Context Update Request towards alternative AMF2</w:t>
      </w:r>
      <w:r w:rsidR="00424307" w:rsidRPr="00424307">
        <w:rPr>
          <w:lang w:val="en-US"/>
        </w:rPr>
        <w:t xml:space="preserve"> </w:t>
      </w:r>
      <w:r w:rsidR="00424307">
        <w:rPr>
          <w:lang w:val="en-US"/>
        </w:rPr>
        <w:t xml:space="preserve">with </w:t>
      </w:r>
      <w:r w:rsidR="00E063E6">
        <w:rPr>
          <w:lang w:val="en-US"/>
        </w:rPr>
        <w:t xml:space="preserve">a list of </w:t>
      </w:r>
      <w:proofErr w:type="spellStart"/>
      <w:r w:rsidR="00E063E6">
        <w:rPr>
          <w:lang w:val="en-US"/>
        </w:rPr>
        <w:t>ngranForUpdate</w:t>
      </w:r>
      <w:proofErr w:type="spellEnd"/>
      <w:r w:rsidR="00E063E6">
        <w:rPr>
          <w:lang w:val="en-US"/>
        </w:rPr>
        <w:t xml:space="preserve"> attributes, each of them contains a</w:t>
      </w:r>
      <w:r w:rsidR="00424307">
        <w:rPr>
          <w:lang w:val="en-US"/>
        </w:rPr>
        <w:t xml:space="preserve"> NG-RAN ID</w:t>
      </w:r>
      <w:r w:rsidR="00E063E6">
        <w:rPr>
          <w:lang w:val="en-US"/>
        </w:rPr>
        <w:t xml:space="preserve"> and the NGAP </w:t>
      </w:r>
      <w:proofErr w:type="spellStart"/>
      <w:r w:rsidR="00E063E6">
        <w:rPr>
          <w:lang w:val="en-US"/>
        </w:rPr>
        <w:t>signalling</w:t>
      </w:r>
      <w:proofErr w:type="spellEnd"/>
      <w:r w:rsidR="00E063E6">
        <w:rPr>
          <w:lang w:val="en-US"/>
        </w:rPr>
        <w:t xml:space="preserve"> type </w:t>
      </w:r>
      <w:r w:rsidR="00817991">
        <w:rPr>
          <w:lang w:val="en-US"/>
        </w:rPr>
        <w:t xml:space="preserve">(setup or modification or release request) </w:t>
      </w:r>
      <w:r w:rsidR="00E063E6">
        <w:rPr>
          <w:lang w:val="en-US"/>
        </w:rPr>
        <w:t>to be performed.</w:t>
      </w:r>
    </w:p>
    <w:p w14:paraId="08994D36" w14:textId="41E99E26" w:rsidR="00424307" w:rsidRDefault="00424307" w:rsidP="00B36603">
      <w:pPr>
        <w:pStyle w:val="B1"/>
        <w:rPr>
          <w:lang w:val="en-US"/>
        </w:rPr>
      </w:pPr>
      <w:r>
        <w:rPr>
          <w:lang w:val="en-US"/>
        </w:rPr>
        <w:t>See the following figure 2.2-2:</w:t>
      </w:r>
    </w:p>
    <w:bookmarkStart w:id="9" w:name="_Hlk102403107"/>
    <w:bookmarkEnd w:id="8"/>
    <w:p w14:paraId="5E7D3A9D" w14:textId="092D67E7" w:rsidR="004819D0" w:rsidRDefault="005F1339" w:rsidP="00D36286">
      <w:pPr>
        <w:rPr>
          <w:rFonts w:eastAsiaTheme="minorEastAsia"/>
        </w:rPr>
      </w:pPr>
      <w:r>
        <w:rPr>
          <w:rFonts w:eastAsiaTheme="minorEastAsia"/>
        </w:rPr>
        <w:object w:dxaOrig="10835" w:dyaOrig="13098" w14:anchorId="52BBC97B">
          <v:shape id="_x0000_i1030" type="#_x0000_t75" style="width:445.8pt;height:603.95pt" o:ole="">
            <v:imagedata r:id="rId12" o:title="" croptop="522f" cropbottom="1065f" cropleft="1723f" cropright="1984f"/>
          </v:shape>
          <o:OLEObject Type="Embed" ProgID="Visio.Drawing.11" ShapeID="_x0000_i1030" DrawAspect="Content" ObjectID="_1713168317" r:id="rId13"/>
        </w:object>
      </w:r>
      <w:bookmarkEnd w:id="9"/>
    </w:p>
    <w:p w14:paraId="4D355D03" w14:textId="55F1565F" w:rsidR="00424307" w:rsidRDefault="00424307" w:rsidP="00B36603">
      <w:pPr>
        <w:jc w:val="center"/>
        <w:rPr>
          <w:rFonts w:eastAsiaTheme="minorEastAsia"/>
        </w:rPr>
      </w:pPr>
      <w:r>
        <w:rPr>
          <w:rFonts w:eastAsiaTheme="minorEastAsia"/>
        </w:rPr>
        <w:t>FIGURE 2.2-2</w:t>
      </w:r>
    </w:p>
    <w:p w14:paraId="074E32BD" w14:textId="25C697EA" w:rsidR="00ED7693" w:rsidRDefault="00ED7693" w:rsidP="00FA6FA8">
      <w:pPr>
        <w:pStyle w:val="Heading2"/>
        <w:rPr>
          <w:lang w:val="en-US"/>
        </w:rPr>
      </w:pPr>
      <w:r w:rsidRPr="00EF5F3E">
        <w:rPr>
          <w:lang w:val="en-US"/>
        </w:rPr>
        <w:lastRenderedPageBreak/>
        <w:t xml:space="preserve">2.3 </w:t>
      </w:r>
      <w:r w:rsidR="00151398">
        <w:rPr>
          <w:lang w:val="en-US"/>
        </w:rPr>
        <w:t xml:space="preserve">AMF based </w:t>
      </w:r>
      <w:r w:rsidRPr="00EF5F3E">
        <w:rPr>
          <w:lang w:val="en-US"/>
        </w:rPr>
        <w:t>Restoration of a</w:t>
      </w:r>
      <w:r w:rsidR="00EB3726" w:rsidRPr="00EF5F3E">
        <w:rPr>
          <w:lang w:val="en-US"/>
        </w:rPr>
        <w:t>n</w:t>
      </w:r>
      <w:r w:rsidRPr="00EF5F3E">
        <w:rPr>
          <w:lang w:val="en-US"/>
        </w:rPr>
        <w:t xml:space="preserve"> MBS Broadcast Session</w:t>
      </w:r>
      <w:r w:rsidR="00151398">
        <w:rPr>
          <w:lang w:val="en-US"/>
        </w:rPr>
        <w:t xml:space="preserve"> at NG-RAN restart</w:t>
      </w:r>
    </w:p>
    <w:p w14:paraId="4EBEC386" w14:textId="7D34BBA1" w:rsidR="00151398" w:rsidRDefault="00151398" w:rsidP="00151398">
      <w:pPr>
        <w:rPr>
          <w:lang w:val="en-US"/>
        </w:rPr>
      </w:pPr>
      <w:bookmarkStart w:id="10" w:name="_Hlk101816835"/>
      <w:r>
        <w:rPr>
          <w:lang w:val="en-US"/>
        </w:rPr>
        <w:t xml:space="preserve">As described in the agreed CR </w:t>
      </w:r>
      <w:hyperlink r:id="rId14" w:history="1">
        <w:r w:rsidRPr="00151398">
          <w:rPr>
            <w:rStyle w:val="Hyperlink"/>
            <w:lang w:val="en-US"/>
          </w:rPr>
          <w:t>C4-222349</w:t>
        </w:r>
      </w:hyperlink>
      <w:r>
        <w:rPr>
          <w:lang w:val="en-US"/>
        </w:rPr>
        <w:t xml:space="preserve">, for the </w:t>
      </w:r>
      <w:r>
        <w:t xml:space="preserve">Broadcast MBS session restoration by AMF, </w:t>
      </w:r>
      <w:r>
        <w:rPr>
          <w:lang w:val="en-US"/>
        </w:rPr>
        <w:t>t</w:t>
      </w:r>
      <w:r w:rsidRPr="00151398">
        <w:rPr>
          <w:lang w:val="en-US"/>
        </w:rPr>
        <w:t>he AMF handling a broadcast MBS session is responsible for restoring the MBS session in a restarted NG-RAN</w:t>
      </w:r>
      <w:r>
        <w:rPr>
          <w:lang w:val="en-US"/>
        </w:rPr>
        <w:t xml:space="preserve">, this AMF will store </w:t>
      </w:r>
      <w:r w:rsidRPr="00151398">
        <w:rPr>
          <w:lang w:val="en-US"/>
        </w:rPr>
        <w:t>the last N2 MBS SM container (i.e. MBS Session Information Request Transfer IE defined in 3GPP TS 38.413 [11]) received from the MB-SMF during the establishment of the broadcast MBS session or during a broadcast MBS session update.</w:t>
      </w:r>
    </w:p>
    <w:p w14:paraId="6B0F184E" w14:textId="68EAEF8E" w:rsidR="00151398" w:rsidRDefault="00151398" w:rsidP="00151398">
      <w:pPr>
        <w:rPr>
          <w:lang w:val="en-US"/>
        </w:rPr>
      </w:pPr>
      <w:r>
        <w:rPr>
          <w:lang w:val="en-US"/>
        </w:rPr>
        <w:t>It is unclear which AMF pertaining to the same AMF set (as the o</w:t>
      </w:r>
      <w:r w:rsidR="00C17EBB">
        <w:rPr>
          <w:lang w:val="en-US"/>
        </w:rPr>
        <w:t xml:space="preserve">ne handling the MBS session) </w:t>
      </w:r>
      <w:r>
        <w:rPr>
          <w:lang w:val="en-US"/>
        </w:rPr>
        <w:t xml:space="preserve">will be responsible to restore the broadcast MBS session when the AMF which was handling </w:t>
      </w:r>
      <w:r w:rsidR="00C17EBB" w:rsidRPr="00151398">
        <w:rPr>
          <w:lang w:val="en-US"/>
        </w:rPr>
        <w:t xml:space="preserve">the establishment of the broadcast MBS </w:t>
      </w:r>
      <w:proofErr w:type="gramStart"/>
      <w:r w:rsidR="00C17EBB" w:rsidRPr="00151398">
        <w:rPr>
          <w:lang w:val="en-US"/>
        </w:rPr>
        <w:t>session</w:t>
      </w:r>
      <w:proofErr w:type="gramEnd"/>
      <w:r w:rsidR="00C17EBB" w:rsidRPr="00151398">
        <w:rPr>
          <w:lang w:val="en-US"/>
        </w:rPr>
        <w:t xml:space="preserve"> or </w:t>
      </w:r>
      <w:r w:rsidR="00C17EBB">
        <w:rPr>
          <w:lang w:val="en-US"/>
        </w:rPr>
        <w:t>the last update of the</w:t>
      </w:r>
      <w:r w:rsidR="00C17EBB" w:rsidRPr="00151398">
        <w:rPr>
          <w:lang w:val="en-US"/>
        </w:rPr>
        <w:t xml:space="preserve"> broadcast MBS session </w:t>
      </w:r>
      <w:r w:rsidR="00C17EBB">
        <w:rPr>
          <w:lang w:val="en-US"/>
        </w:rPr>
        <w:t>has failed PRIOR TO the NG-RAN failure</w:t>
      </w:r>
      <w:r w:rsidR="00C17EBB" w:rsidRPr="00151398">
        <w:rPr>
          <w:lang w:val="en-US"/>
        </w:rPr>
        <w:t>.</w:t>
      </w:r>
    </w:p>
    <w:bookmarkEnd w:id="10"/>
    <w:p w14:paraId="17F51A31" w14:textId="63F96AC1" w:rsidR="00C17EBB" w:rsidRDefault="00C17EBB" w:rsidP="00151398">
      <w:pPr>
        <w:rPr>
          <w:lang w:val="en-US"/>
        </w:rPr>
      </w:pPr>
      <w:r>
        <w:rPr>
          <w:lang w:val="en-US"/>
        </w:rPr>
        <w:t>In such situation, the following alternative may be considered:</w:t>
      </w:r>
    </w:p>
    <w:p w14:paraId="32DED2F0" w14:textId="09B50B3D" w:rsidR="00C17EBB" w:rsidRDefault="00C17EBB" w:rsidP="00C17EBB">
      <w:pPr>
        <w:pStyle w:val="ListParagraph"/>
        <w:numPr>
          <w:ilvl w:val="0"/>
          <w:numId w:val="6"/>
        </w:numPr>
        <w:spacing w:after="0"/>
        <w:contextualSpacing w:val="0"/>
        <w:rPr>
          <w:lang w:val="sv-SE" w:eastAsia="zh-CN"/>
        </w:rPr>
      </w:pPr>
      <w:r>
        <w:rPr>
          <w:lang w:val="sv-SE" w:eastAsia="zh-CN"/>
        </w:rPr>
        <w:t>An implementation specific mechanism is used to ensure that only one AMF pertaining to the same AMF set as the failed AMF does will send a NGAP Broadcast Session Setup Request to the restarted NG-RAN to restore a Broadcast MBS session;</w:t>
      </w:r>
    </w:p>
    <w:p w14:paraId="294F19E8" w14:textId="57D26A59" w:rsidR="00C17EBB" w:rsidRPr="00C17EBB" w:rsidRDefault="00C17EBB" w:rsidP="00C17EBB">
      <w:pPr>
        <w:pStyle w:val="ListParagraph"/>
        <w:numPr>
          <w:ilvl w:val="0"/>
          <w:numId w:val="6"/>
        </w:numPr>
        <w:spacing w:after="0"/>
        <w:contextualSpacing w:val="0"/>
        <w:rPr>
          <w:lang w:val="sv-SE" w:eastAsia="zh-CN"/>
        </w:rPr>
      </w:pPr>
      <w:r>
        <w:rPr>
          <w:lang w:val="sv-SE" w:eastAsia="zh-CN"/>
        </w:rPr>
        <w:t>A</w:t>
      </w:r>
      <w:proofErr w:type="spellStart"/>
      <w:r>
        <w:rPr>
          <w:u w:val="single"/>
        </w:rPr>
        <w:t>ll</w:t>
      </w:r>
      <w:proofErr w:type="spellEnd"/>
      <w:r>
        <w:rPr>
          <w:u w:val="single"/>
        </w:rPr>
        <w:t xml:space="preserve"> AMFs in the same AMF set</w:t>
      </w:r>
      <w:r>
        <w:t xml:space="preserve"> will send the NGAP Broadcast Session Setup Request to attempt to restore the MBS session upon detection of the NG-RAN restart;</w:t>
      </w:r>
    </w:p>
    <w:p w14:paraId="3E46CF52" w14:textId="259B7960" w:rsidR="00C17EBB" w:rsidRDefault="00C17EBB" w:rsidP="00C17EBB">
      <w:pPr>
        <w:pStyle w:val="ListParagraph"/>
        <w:spacing w:after="0"/>
        <w:ind w:left="1080"/>
        <w:contextualSpacing w:val="0"/>
      </w:pPr>
    </w:p>
    <w:p w14:paraId="588C1996" w14:textId="4DD75910" w:rsidR="00C17EBB" w:rsidRDefault="00C17EBB" w:rsidP="00C17EBB">
      <w:pPr>
        <w:pStyle w:val="NO"/>
      </w:pPr>
      <w:r>
        <w:t>NOTE 1:</w:t>
      </w:r>
      <w:r>
        <w:tab/>
      </w:r>
      <w:r>
        <w:tab/>
        <w:t xml:space="preserve">Alternative a and b </w:t>
      </w:r>
      <w:r>
        <w:rPr>
          <w:lang w:val="sv-SE" w:eastAsia="zh-CN"/>
        </w:rPr>
        <w:t xml:space="preserve">assume the </w:t>
      </w:r>
      <w:r>
        <w:t xml:space="preserve">MBS session information </w:t>
      </w:r>
      <w:r>
        <w:rPr>
          <w:highlight w:val="yellow"/>
          <w:u w:val="single"/>
        </w:rPr>
        <w:t>including N2 container</w:t>
      </w:r>
      <w:r>
        <w:t xml:space="preserve"> is shared among AMFs in the same AMF set.</w:t>
      </w:r>
    </w:p>
    <w:p w14:paraId="5AA18F27" w14:textId="1A532075" w:rsidR="00C17EBB" w:rsidRDefault="00C17EBB" w:rsidP="00C17EBB">
      <w:pPr>
        <w:pStyle w:val="NO"/>
        <w:rPr>
          <w:lang w:val="sv-SE" w:eastAsia="zh-CN"/>
        </w:rPr>
      </w:pPr>
      <w:r>
        <w:t>NOTE 2:</w:t>
      </w:r>
      <w:r>
        <w:tab/>
        <w:t xml:space="preserve">Alternative B assumes that the NG-RAN shall be able to accept the first Setup request and ignore the subsequent one, </w:t>
      </w:r>
      <w:proofErr w:type="gramStart"/>
      <w:r>
        <w:t>e.g.</w:t>
      </w:r>
      <w:proofErr w:type="gramEnd"/>
      <w:r>
        <w:t xml:space="preserve"> if NG-RAN receives the first one from AMF2, it would ignore the one from the AMF3.</w:t>
      </w:r>
    </w:p>
    <w:p w14:paraId="165B08F0" w14:textId="77777777" w:rsidR="009340C3" w:rsidRDefault="00C17EBB" w:rsidP="00C17EBB">
      <w:pPr>
        <w:pStyle w:val="ListParagraph"/>
        <w:numPr>
          <w:ilvl w:val="0"/>
          <w:numId w:val="6"/>
        </w:numPr>
        <w:spacing w:after="0"/>
        <w:contextualSpacing w:val="0"/>
        <w:rPr>
          <w:color w:val="000000" w:themeColor="text1"/>
          <w:lang w:val="sv-SE" w:eastAsia="zh-CN"/>
        </w:rPr>
      </w:pPr>
      <w:bookmarkStart w:id="11" w:name="_Hlk101816944"/>
      <w:r w:rsidRPr="00C17EBB">
        <w:rPr>
          <w:color w:val="000000" w:themeColor="text1"/>
          <w:lang w:val="sv-SE" w:eastAsia="zh-CN"/>
        </w:rPr>
        <w:t xml:space="preserve">Once the MB-SMF detects the AMF1 has failed, the MB-SMF </w:t>
      </w:r>
      <w:r w:rsidR="009340C3">
        <w:rPr>
          <w:color w:val="000000" w:themeColor="text1"/>
          <w:lang w:val="sv-SE" w:eastAsia="zh-CN"/>
        </w:rPr>
        <w:t xml:space="preserve">shall </w:t>
      </w:r>
      <w:r w:rsidRPr="00C17EBB">
        <w:rPr>
          <w:color w:val="000000" w:themeColor="text1"/>
          <w:lang w:val="sv-SE" w:eastAsia="zh-CN"/>
        </w:rPr>
        <w:t xml:space="preserve">reselect AMF2, so that the AMF2 becomes the serving AMF for this broadcast MBS session, </w:t>
      </w:r>
      <w:r w:rsidR="009340C3">
        <w:rPr>
          <w:color w:val="000000" w:themeColor="text1"/>
          <w:lang w:val="sv-SE" w:eastAsia="zh-CN"/>
        </w:rPr>
        <w:t xml:space="preserve">then the AMF2 is </w:t>
      </w:r>
      <w:r w:rsidRPr="00C17EBB">
        <w:rPr>
          <w:color w:val="000000" w:themeColor="text1"/>
          <w:lang w:val="sv-SE" w:eastAsia="zh-CN"/>
        </w:rPr>
        <w:t xml:space="preserve">responsible for restoration. </w:t>
      </w:r>
    </w:p>
    <w:p w14:paraId="681A2658" w14:textId="667B0D1D" w:rsidR="009340C3" w:rsidRDefault="009340C3" w:rsidP="009340C3">
      <w:pPr>
        <w:pStyle w:val="ListParagraph"/>
        <w:spacing w:after="0"/>
        <w:ind w:left="1080"/>
        <w:contextualSpacing w:val="0"/>
        <w:rPr>
          <w:color w:val="000000" w:themeColor="text1"/>
          <w:lang w:val="sv-SE" w:eastAsia="zh-CN"/>
        </w:rPr>
      </w:pPr>
      <w:r>
        <w:rPr>
          <w:color w:val="000000" w:themeColor="text1"/>
          <w:lang w:val="sv-SE" w:eastAsia="zh-CN"/>
        </w:rPr>
        <w:t>(see the following Figure 2.3-1)</w:t>
      </w:r>
    </w:p>
    <w:bookmarkEnd w:id="11"/>
    <w:p w14:paraId="371DA69D" w14:textId="2FE17EA2" w:rsidR="008B3D8B" w:rsidRDefault="005B1455" w:rsidP="00151398">
      <w:pPr>
        <w:rPr>
          <w:lang w:val="en-US"/>
        </w:rPr>
      </w:pPr>
      <w:r w:rsidRPr="005B1455">
        <w:rPr>
          <w:b/>
          <w:bCs/>
          <w:u w:val="single"/>
          <w:lang w:val="en-US"/>
        </w:rPr>
        <w:t>Evaluations</w:t>
      </w:r>
      <w:r>
        <w:rPr>
          <w:lang w:val="en-US"/>
        </w:rPr>
        <w:t>:</w:t>
      </w:r>
    </w:p>
    <w:p w14:paraId="4C846E30" w14:textId="6106B5C5" w:rsidR="00C17EBB" w:rsidRDefault="009340C3" w:rsidP="00151398">
      <w:pPr>
        <w:rPr>
          <w:lang w:val="en-US"/>
        </w:rPr>
      </w:pPr>
      <w:r>
        <w:rPr>
          <w:lang w:val="en-US"/>
        </w:rPr>
        <w:t>Alternative A requires specific mechanism to ensure only one AMF to perform restoration</w:t>
      </w:r>
      <w:r w:rsidR="005B1455">
        <w:rPr>
          <w:lang w:val="en-US"/>
        </w:rPr>
        <w:t>, such mechanism was considered very complex when CT4 discuss the support of SMF Set over N4 interface; while alternative B</w:t>
      </w:r>
      <w:r>
        <w:rPr>
          <w:lang w:val="en-US"/>
        </w:rPr>
        <w:t xml:space="preserve"> leads redundant NGAP signaling </w:t>
      </w:r>
      <w:r w:rsidR="005B1455">
        <w:rPr>
          <w:lang w:val="en-US"/>
        </w:rPr>
        <w:t xml:space="preserve">message </w:t>
      </w:r>
      <w:r>
        <w:rPr>
          <w:lang w:val="en-US"/>
        </w:rPr>
        <w:t>towards the NG-RAN,</w:t>
      </w:r>
      <w:r w:rsidR="005B1455">
        <w:rPr>
          <w:lang w:val="en-US"/>
        </w:rPr>
        <w:t xml:space="preserve"> which leads extra processing in NG-RAN and may lead some errors. I</w:t>
      </w:r>
      <w:r w:rsidR="00204F94">
        <w:rPr>
          <w:lang w:val="en-US"/>
        </w:rPr>
        <w:t xml:space="preserve">n addition, </w:t>
      </w:r>
      <w:r w:rsidR="005B1455">
        <w:rPr>
          <w:lang w:val="en-US"/>
        </w:rPr>
        <w:t xml:space="preserve">both alternative A and B </w:t>
      </w:r>
      <w:r w:rsidR="00204F94">
        <w:rPr>
          <w:lang w:val="en-US"/>
        </w:rPr>
        <w:t xml:space="preserve">requires N2 container </w:t>
      </w:r>
      <w:proofErr w:type="gramStart"/>
      <w:r w:rsidR="00204F94">
        <w:rPr>
          <w:lang w:val="en-US"/>
        </w:rPr>
        <w:t>has to</w:t>
      </w:r>
      <w:proofErr w:type="gramEnd"/>
      <w:r w:rsidR="00204F94">
        <w:rPr>
          <w:lang w:val="en-US"/>
        </w:rPr>
        <w:t xml:space="preserve"> be stored in the shared storage</w:t>
      </w:r>
      <w:r w:rsidR="005B1455">
        <w:rPr>
          <w:lang w:val="en-US"/>
        </w:rPr>
        <w:t>.</w:t>
      </w:r>
      <w:r>
        <w:rPr>
          <w:lang w:val="en-US"/>
        </w:rPr>
        <w:t xml:space="preserve"> </w:t>
      </w:r>
    </w:p>
    <w:p w14:paraId="60D6C06B" w14:textId="0161C172" w:rsidR="008B3D8B" w:rsidRDefault="008B3D8B" w:rsidP="00151398">
      <w:pPr>
        <w:rPr>
          <w:lang w:val="en-US"/>
        </w:rPr>
      </w:pPr>
      <w:r>
        <w:rPr>
          <w:lang w:val="en-US"/>
        </w:rPr>
        <w:t>Alternative C though triggers one pair of extra signaling message</w:t>
      </w:r>
      <w:r w:rsidR="005B1455">
        <w:rPr>
          <w:lang w:val="en-US"/>
        </w:rPr>
        <w:t xml:space="preserve"> between MB-SMF and AMF</w:t>
      </w:r>
      <w:r>
        <w:rPr>
          <w:lang w:val="en-US"/>
        </w:rPr>
        <w:t xml:space="preserve">, it avoids the </w:t>
      </w:r>
      <w:r w:rsidR="005B1455">
        <w:rPr>
          <w:lang w:val="en-US"/>
        </w:rPr>
        <w:t>issues/</w:t>
      </w:r>
      <w:r>
        <w:rPr>
          <w:lang w:val="en-US"/>
        </w:rPr>
        <w:t xml:space="preserve">complexities to be overcome in the alternative A and B, it even avoids </w:t>
      </w:r>
      <w:r w:rsidR="005B1455">
        <w:rPr>
          <w:lang w:val="en-US"/>
        </w:rPr>
        <w:t>storing</w:t>
      </w:r>
      <w:r>
        <w:rPr>
          <w:lang w:val="en-US"/>
        </w:rPr>
        <w:t xml:space="preserve"> MBS session information in the shared memory.</w:t>
      </w:r>
    </w:p>
    <w:p w14:paraId="49DA9C6C" w14:textId="661D7759" w:rsidR="008B3D8B" w:rsidRPr="005B1455" w:rsidRDefault="008B3D8B" w:rsidP="00151398">
      <w:pPr>
        <w:rPr>
          <w:b/>
          <w:bCs/>
          <w:color w:val="000000" w:themeColor="text1"/>
          <w:lang w:val="en-US"/>
        </w:rPr>
      </w:pPr>
      <w:r w:rsidRPr="005B1455">
        <w:rPr>
          <w:b/>
          <w:bCs/>
          <w:color w:val="000000" w:themeColor="text1"/>
          <w:lang w:val="en-US"/>
        </w:rPr>
        <w:t xml:space="preserve">Proposal 3: </w:t>
      </w:r>
      <w:bookmarkStart w:id="12" w:name="_Hlk101818682"/>
      <w:r w:rsidRPr="005B1455">
        <w:rPr>
          <w:b/>
          <w:bCs/>
          <w:color w:val="000000" w:themeColor="text1"/>
          <w:lang w:val="en-US"/>
        </w:rPr>
        <w:t xml:space="preserve">It is proposed that </w:t>
      </w:r>
      <w:r w:rsidRPr="005B1455">
        <w:rPr>
          <w:b/>
          <w:bCs/>
          <w:color w:val="000000" w:themeColor="text1"/>
          <w:lang w:val="sv-SE" w:eastAsia="zh-CN"/>
        </w:rPr>
        <w:t xml:space="preserve">once </w:t>
      </w:r>
      <w:bookmarkStart w:id="13" w:name="_Hlk102401937"/>
      <w:r w:rsidRPr="005B1455">
        <w:rPr>
          <w:b/>
          <w:bCs/>
          <w:color w:val="000000" w:themeColor="text1"/>
          <w:lang w:val="sv-SE" w:eastAsia="zh-CN"/>
        </w:rPr>
        <w:t>the MB-SMF detects the AMF1 has failed, the MB-SMF shall reselect an alternative AMF2 by sending a MBS Broadcast Context Update Request message with a restoration indication to enable the AMF2 to know that it should not trigger any NGAP message to deliver N2 container - MBS Session Information Request Transfer, but just to store it for future potential NG-RAN restoration, so that the AMF2 becomes the serving AMF for this broadcast MBS session</w:t>
      </w:r>
      <w:r w:rsidR="005B1455" w:rsidRPr="005B1455">
        <w:rPr>
          <w:b/>
          <w:bCs/>
          <w:color w:val="000000" w:themeColor="text1"/>
          <w:lang w:val="sv-SE" w:eastAsia="zh-CN"/>
        </w:rPr>
        <w:t xml:space="preserve"> and </w:t>
      </w:r>
      <w:r w:rsidRPr="005B1455">
        <w:rPr>
          <w:b/>
          <w:bCs/>
          <w:color w:val="000000" w:themeColor="text1"/>
          <w:lang w:val="sv-SE" w:eastAsia="zh-CN"/>
        </w:rPr>
        <w:t>is responsible for restoration</w:t>
      </w:r>
      <w:r w:rsidR="005B1455" w:rsidRPr="005B1455">
        <w:rPr>
          <w:b/>
          <w:bCs/>
          <w:color w:val="000000" w:themeColor="text1"/>
          <w:lang w:val="sv-SE" w:eastAsia="zh-CN"/>
        </w:rPr>
        <w:t>.</w:t>
      </w:r>
      <w:bookmarkEnd w:id="13"/>
    </w:p>
    <w:bookmarkStart w:id="14" w:name="_Hlk102403077"/>
    <w:bookmarkEnd w:id="12"/>
    <w:p w14:paraId="00DCC977" w14:textId="28492DA0" w:rsidR="009340C3" w:rsidRPr="00151398" w:rsidRDefault="005F1339" w:rsidP="00151398">
      <w:pPr>
        <w:rPr>
          <w:lang w:val="en-US"/>
        </w:rPr>
      </w:pPr>
      <w:r>
        <w:rPr>
          <w:rFonts w:eastAsiaTheme="minorEastAsia"/>
        </w:rPr>
        <w:object w:dxaOrig="10972" w:dyaOrig="8486" w14:anchorId="460AD2E3">
          <v:shape id="_x0000_i1039" type="#_x0000_t75" style="width:502.05pt;height:388.95pt" o:ole="">
            <v:imagedata r:id="rId15" o:title="" croptop="-564f" cropbottom="960f" cropright="323f"/>
          </v:shape>
          <o:OLEObject Type="Embed" ProgID="Visio.Drawing.11" ShapeID="_x0000_i1039" DrawAspect="Content" ObjectID="_1713168318" r:id="rId16"/>
        </w:object>
      </w:r>
      <w:bookmarkEnd w:id="14"/>
    </w:p>
    <w:p w14:paraId="6A203C65" w14:textId="274F317A" w:rsidR="00662374" w:rsidRPr="006B5418" w:rsidRDefault="00662374" w:rsidP="00873943">
      <w:pPr>
        <w:pStyle w:val="Heading1"/>
        <w:rPr>
          <w:lang w:val="en-US"/>
        </w:rPr>
      </w:pPr>
      <w:r>
        <w:rPr>
          <w:lang w:val="en-US"/>
        </w:rPr>
        <w:t>3</w:t>
      </w:r>
      <w:r w:rsidRPr="006B5418">
        <w:rPr>
          <w:lang w:val="en-US"/>
        </w:rPr>
        <w:t xml:space="preserve">. </w:t>
      </w:r>
      <w:r>
        <w:rPr>
          <w:lang w:val="en-US"/>
        </w:rPr>
        <w:t>Proposal</w:t>
      </w:r>
    </w:p>
    <w:p w14:paraId="239E98F6" w14:textId="02541A0E" w:rsidR="009340C3" w:rsidRDefault="00AC7174" w:rsidP="009340C3">
      <w:pPr>
        <w:rPr>
          <w:lang w:val="en-US"/>
        </w:rPr>
      </w:pPr>
      <w:r>
        <w:rPr>
          <w:lang w:val="en-US"/>
        </w:rPr>
        <w:t xml:space="preserve">It is proposed that 3GPP CT4 should proceed </w:t>
      </w:r>
      <w:r w:rsidR="00832A8E">
        <w:rPr>
          <w:lang w:val="en-US"/>
        </w:rPr>
        <w:t xml:space="preserve">with the </w:t>
      </w:r>
      <w:r w:rsidR="009340C3">
        <w:rPr>
          <w:lang w:val="en-US"/>
        </w:rPr>
        <w:t>proposal 1, 2 and 3 and agree their accompany CRs</w:t>
      </w:r>
      <w:r w:rsidR="005F1339">
        <w:rPr>
          <w:lang w:val="en-US"/>
        </w:rPr>
        <w:t xml:space="preserve"> (C4-223193 for TS 23.527 and C4-223197 for TS 29.518)</w:t>
      </w:r>
      <w:r w:rsidR="009340C3">
        <w:rPr>
          <w:lang w:val="en-US"/>
        </w:rPr>
        <w:t xml:space="preserve"> </w:t>
      </w:r>
    </w:p>
    <w:p w14:paraId="14C432BE" w14:textId="0F31A268" w:rsidR="002677C3" w:rsidRDefault="002677C3" w:rsidP="00C5452A">
      <w:pPr>
        <w:pStyle w:val="NO"/>
        <w:rPr>
          <w:lang w:val="en-US"/>
        </w:rPr>
      </w:pPr>
    </w:p>
    <w:p w14:paraId="70D541AC" w14:textId="30A2953E" w:rsidR="00662374" w:rsidRPr="006B5418" w:rsidRDefault="00662374" w:rsidP="00873943">
      <w:pPr>
        <w:pStyle w:val="Heading1"/>
        <w:rPr>
          <w:lang w:val="en-US"/>
        </w:rPr>
      </w:pPr>
      <w:r>
        <w:rPr>
          <w:lang w:val="en-US"/>
        </w:rPr>
        <w:t>4</w:t>
      </w:r>
      <w:r w:rsidRPr="006B5418">
        <w:rPr>
          <w:lang w:val="en-US"/>
        </w:rPr>
        <w:t xml:space="preserve">. </w:t>
      </w:r>
      <w:r>
        <w:rPr>
          <w:lang w:val="en-US"/>
        </w:rPr>
        <w:t>References</w:t>
      </w:r>
    </w:p>
    <w:p w14:paraId="42812E2D" w14:textId="4668E32F" w:rsidR="00662374" w:rsidRDefault="00662374" w:rsidP="00662374">
      <w:pPr>
        <w:rPr>
          <w:lang w:val="en-US"/>
        </w:rPr>
      </w:pPr>
      <w:r>
        <w:rPr>
          <w:lang w:val="en-US"/>
        </w:rPr>
        <w:t>1. 3GPP TS 23.247 -v17.</w:t>
      </w:r>
      <w:r w:rsidR="003B0833">
        <w:rPr>
          <w:lang w:val="en-US"/>
        </w:rPr>
        <w:t>2</w:t>
      </w:r>
      <w:r>
        <w:rPr>
          <w:lang w:val="en-US"/>
        </w:rPr>
        <w:t>.0</w:t>
      </w:r>
    </w:p>
    <w:p w14:paraId="0B13FC37" w14:textId="68BD2E7D" w:rsidR="00662374" w:rsidRDefault="00662374" w:rsidP="00662374">
      <w:pPr>
        <w:rPr>
          <w:lang w:val="en-US"/>
        </w:rPr>
      </w:pPr>
      <w:r>
        <w:rPr>
          <w:lang w:val="en-US"/>
        </w:rPr>
        <w:t xml:space="preserve">2. </w:t>
      </w:r>
      <w:hyperlink r:id="rId17" w:history="1">
        <w:r w:rsidRPr="00624792">
          <w:rPr>
            <w:rStyle w:val="Hyperlink"/>
            <w:lang w:val="en-US"/>
          </w:rPr>
          <w:t>3GPP TS 23.527 -v17.</w:t>
        </w:r>
        <w:r w:rsidR="00624792" w:rsidRPr="00624792">
          <w:rPr>
            <w:rStyle w:val="Hyperlink"/>
            <w:lang w:val="en-US"/>
          </w:rPr>
          <w:t>2</w:t>
        </w:r>
        <w:r w:rsidRPr="00624792">
          <w:rPr>
            <w:rStyle w:val="Hyperlink"/>
            <w:lang w:val="en-US"/>
          </w:rPr>
          <w:t>.0</w:t>
        </w:r>
      </w:hyperlink>
    </w:p>
    <w:p w14:paraId="123D5951" w14:textId="0E5F73D7" w:rsidR="00662374" w:rsidRDefault="00662374" w:rsidP="00662374">
      <w:pPr>
        <w:rPr>
          <w:lang w:val="en-US"/>
        </w:rPr>
      </w:pPr>
      <w:r>
        <w:rPr>
          <w:lang w:val="en-US"/>
        </w:rPr>
        <w:t xml:space="preserve">3. </w:t>
      </w:r>
      <w:hyperlink r:id="rId18" w:history="1">
        <w:r w:rsidRPr="00BF2989">
          <w:rPr>
            <w:rStyle w:val="Hyperlink"/>
            <w:lang w:val="en-US"/>
          </w:rPr>
          <w:t>3GPP TS 29.</w:t>
        </w:r>
        <w:r w:rsidR="00FA2A73">
          <w:rPr>
            <w:rStyle w:val="Hyperlink"/>
            <w:lang w:val="en-US"/>
          </w:rPr>
          <w:t>532</w:t>
        </w:r>
        <w:r w:rsidRPr="00BF2989">
          <w:rPr>
            <w:rStyle w:val="Hyperlink"/>
            <w:lang w:val="en-US"/>
          </w:rPr>
          <w:t xml:space="preserve"> - v17.</w:t>
        </w:r>
        <w:r w:rsidR="00FA2A73">
          <w:rPr>
            <w:rStyle w:val="Hyperlink"/>
            <w:lang w:val="en-US"/>
          </w:rPr>
          <w:t>0</w:t>
        </w:r>
        <w:r w:rsidR="001D20F7" w:rsidRPr="00BF2989">
          <w:rPr>
            <w:rStyle w:val="Hyperlink"/>
            <w:lang w:val="en-US"/>
          </w:rPr>
          <w:t>.0</w:t>
        </w:r>
      </w:hyperlink>
    </w:p>
    <w:p w14:paraId="395A05D9" w14:textId="5EF6D21B" w:rsidR="00BF2989" w:rsidRDefault="00BF2989" w:rsidP="00662374">
      <w:pPr>
        <w:rPr>
          <w:lang w:val="en-US"/>
        </w:rPr>
      </w:pPr>
      <w:r>
        <w:rPr>
          <w:lang w:val="en-US"/>
        </w:rPr>
        <w:t xml:space="preserve">4. </w:t>
      </w:r>
      <w:hyperlink r:id="rId19" w:history="1">
        <w:r w:rsidRPr="00BF2989">
          <w:rPr>
            <w:rStyle w:val="Hyperlink"/>
            <w:lang w:val="en-US"/>
          </w:rPr>
          <w:t>3GPP TS 38.413 - v1</w:t>
        </w:r>
        <w:r w:rsidR="00FA2A73">
          <w:rPr>
            <w:rStyle w:val="Hyperlink"/>
            <w:lang w:val="en-US"/>
          </w:rPr>
          <w:t>7</w:t>
        </w:r>
        <w:r w:rsidRPr="00BF2989">
          <w:rPr>
            <w:rStyle w:val="Hyperlink"/>
            <w:lang w:val="en-US"/>
          </w:rPr>
          <w:t>.</w:t>
        </w:r>
        <w:r w:rsidR="00FA2A73">
          <w:rPr>
            <w:rStyle w:val="Hyperlink"/>
            <w:lang w:val="en-US"/>
          </w:rPr>
          <w:t>0</w:t>
        </w:r>
        <w:r w:rsidRPr="00BF2989">
          <w:rPr>
            <w:rStyle w:val="Hyperlink"/>
            <w:lang w:val="en-US"/>
          </w:rPr>
          <w:t>.0</w:t>
        </w:r>
      </w:hyperlink>
    </w:p>
    <w:p w14:paraId="49C13436" w14:textId="77777777" w:rsidR="00EB3726" w:rsidRDefault="00662374" w:rsidP="00873943">
      <w:pPr>
        <w:pStyle w:val="Heading1"/>
        <w:rPr>
          <w:lang w:val="en-US"/>
        </w:rPr>
      </w:pPr>
      <w:r>
        <w:rPr>
          <w:lang w:val="en-US"/>
        </w:rPr>
        <w:lastRenderedPageBreak/>
        <w:t>5</w:t>
      </w:r>
      <w:r w:rsidRPr="006B5418">
        <w:rPr>
          <w:lang w:val="en-US"/>
        </w:rPr>
        <w:t xml:space="preserve">. </w:t>
      </w:r>
      <w:r>
        <w:rPr>
          <w:lang w:val="en-US"/>
        </w:rPr>
        <w:t xml:space="preserve">Annex: </w:t>
      </w:r>
    </w:p>
    <w:p w14:paraId="5A1CD51D" w14:textId="734A6123" w:rsidR="00231568" w:rsidRDefault="00EB3726" w:rsidP="00873943">
      <w:pPr>
        <w:pStyle w:val="Heading2"/>
        <w:rPr>
          <w:lang w:val="en-US"/>
        </w:rPr>
      </w:pPr>
      <w:r>
        <w:rPr>
          <w:lang w:val="en-US"/>
        </w:rPr>
        <w:t xml:space="preserve">5.1 </w:t>
      </w:r>
      <w:r w:rsidR="00ED7693">
        <w:rPr>
          <w:lang w:val="en-US"/>
        </w:rPr>
        <w:t>Excerption from TS 38.413:</w:t>
      </w:r>
    </w:p>
    <w:p w14:paraId="6B733FEB" w14:textId="77777777" w:rsidR="00FA2A73" w:rsidRPr="00FA2A73" w:rsidRDefault="00FA2A73" w:rsidP="00FA2A73">
      <w:pPr>
        <w:pStyle w:val="Heading3"/>
        <w:ind w:left="1986"/>
        <w:rPr>
          <w:i/>
          <w:iCs/>
          <w:lang w:eastAsia="ko-KR"/>
        </w:rPr>
      </w:pPr>
      <w:bookmarkStart w:id="15" w:name="_Toc99123376"/>
      <w:bookmarkStart w:id="16" w:name="_Toc99662180"/>
      <w:bookmarkEnd w:id="0"/>
      <w:r w:rsidRPr="00FA2A73">
        <w:rPr>
          <w:i/>
          <w:iCs/>
        </w:rPr>
        <w:t>9.2.</w:t>
      </w:r>
      <w:r w:rsidRPr="00FA2A73">
        <w:rPr>
          <w:i/>
          <w:iCs/>
          <w:lang w:eastAsia="zh-CN"/>
        </w:rPr>
        <w:t>16</w:t>
      </w:r>
      <w:r w:rsidRPr="00FA2A73">
        <w:rPr>
          <w:i/>
          <w:iCs/>
        </w:rPr>
        <w:tab/>
      </w:r>
      <w:r w:rsidRPr="00FA2A73">
        <w:rPr>
          <w:i/>
          <w:iCs/>
          <w:lang w:eastAsia="zh-CN"/>
        </w:rPr>
        <w:tab/>
        <w:t>Broadcast Session Management Messages</w:t>
      </w:r>
      <w:bookmarkEnd w:id="15"/>
      <w:bookmarkEnd w:id="16"/>
    </w:p>
    <w:p w14:paraId="3F67F8A2" w14:textId="77777777" w:rsidR="00FA2A73" w:rsidRPr="00FA2A73" w:rsidRDefault="00FA2A73" w:rsidP="00FA2A73">
      <w:pPr>
        <w:pStyle w:val="Heading4"/>
        <w:ind w:left="2270"/>
        <w:rPr>
          <w:i/>
          <w:iCs/>
        </w:rPr>
      </w:pPr>
      <w:bookmarkStart w:id="17" w:name="_Toc99123377"/>
      <w:bookmarkStart w:id="18" w:name="_Toc99662181"/>
      <w:r w:rsidRPr="00FA2A73">
        <w:rPr>
          <w:i/>
          <w:iCs/>
        </w:rPr>
        <w:t>9.2.16.1</w:t>
      </w:r>
      <w:r w:rsidRPr="00FA2A73">
        <w:rPr>
          <w:i/>
          <w:iCs/>
        </w:rPr>
        <w:tab/>
        <w:t>BROADCAST SESSION SETUP REQUEST</w:t>
      </w:r>
      <w:bookmarkEnd w:id="17"/>
      <w:bookmarkEnd w:id="18"/>
    </w:p>
    <w:p w14:paraId="12BA25D0" w14:textId="77777777" w:rsidR="00FA2A73" w:rsidRPr="00FA2A73" w:rsidRDefault="00FA2A73" w:rsidP="00FA2A73">
      <w:pPr>
        <w:ind w:left="852"/>
        <w:rPr>
          <w:i/>
          <w:iCs/>
          <w:noProof/>
          <w:lang w:eastAsia="zh-CN"/>
        </w:rPr>
      </w:pPr>
      <w:r w:rsidRPr="00FA2A73">
        <w:rPr>
          <w:i/>
          <w:iCs/>
          <w:noProof/>
          <w:lang w:eastAsia="zh-CN"/>
        </w:rPr>
        <w:t>This message is sent by the AMF to establish a MBS context .</w:t>
      </w:r>
    </w:p>
    <w:p w14:paraId="0A495091" w14:textId="77777777" w:rsidR="00FA2A73" w:rsidRPr="00FA2A73" w:rsidRDefault="00FA2A73" w:rsidP="00FA2A73">
      <w:pPr>
        <w:ind w:left="852"/>
        <w:rPr>
          <w:i/>
          <w:iCs/>
          <w:noProof/>
          <w:lang w:eastAsia="zh-CN"/>
        </w:rPr>
      </w:pPr>
      <w:r w:rsidRPr="00FA2A73">
        <w:rPr>
          <w:i/>
          <w:iCs/>
          <w:noProof/>
          <w:lang w:eastAsia="zh-CN"/>
        </w:rPr>
        <w:t xml:space="preserve">Direction: AMF </w:t>
      </w:r>
      <w:r w:rsidRPr="00FA2A73">
        <w:rPr>
          <w:i/>
          <w:iCs/>
          <w:noProof/>
          <w:lang w:eastAsia="zh-CN"/>
        </w:rPr>
        <w:sym w:font="Symbol" w:char="F0AE"/>
      </w:r>
      <w:r w:rsidRPr="00FA2A73">
        <w:rPr>
          <w:i/>
          <w:iCs/>
          <w:noProof/>
          <w:lang w:eastAsia="zh-CN"/>
        </w:rPr>
        <w:t xml:space="preserve"> NG-RAN node</w:t>
      </w:r>
    </w:p>
    <w:tbl>
      <w:tblPr>
        <w:tblW w:w="9870" w:type="dxa"/>
        <w:tblInd w:w="8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69"/>
        <w:gridCol w:w="1021"/>
        <w:gridCol w:w="1078"/>
        <w:gridCol w:w="1588"/>
        <w:gridCol w:w="1758"/>
        <w:gridCol w:w="1078"/>
        <w:gridCol w:w="1078"/>
      </w:tblGrid>
      <w:tr w:rsidR="00FA2A73" w:rsidRPr="00FA2A73" w14:paraId="7C53AAAA" w14:textId="77777777" w:rsidTr="00FA2A73">
        <w:trPr>
          <w:tblHeader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A48066" w14:textId="77777777" w:rsidR="00FA2A73" w:rsidRPr="00FA2A73" w:rsidRDefault="00FA2A73">
            <w:pPr>
              <w:pStyle w:val="TAH"/>
              <w:rPr>
                <w:i/>
                <w:iCs/>
                <w:noProof/>
                <w:lang w:eastAsia="ko-KR"/>
              </w:rPr>
            </w:pPr>
            <w:r w:rsidRPr="00FA2A73">
              <w:rPr>
                <w:i/>
                <w:iCs/>
                <w:noProof/>
              </w:rPr>
              <w:t>IE/Group Name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DEABF5" w14:textId="77777777" w:rsidR="00FA2A73" w:rsidRPr="00FA2A73" w:rsidRDefault="00FA2A73">
            <w:pPr>
              <w:pStyle w:val="TAH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Presence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77CD37" w14:textId="77777777" w:rsidR="00FA2A73" w:rsidRPr="00FA2A73" w:rsidRDefault="00FA2A73">
            <w:pPr>
              <w:pStyle w:val="TAH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Range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089085" w14:textId="77777777" w:rsidR="00FA2A73" w:rsidRPr="00FA2A73" w:rsidRDefault="00FA2A73">
            <w:pPr>
              <w:pStyle w:val="TAH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IE type and reference</w:t>
            </w:r>
          </w:p>
        </w:tc>
        <w:tc>
          <w:tcPr>
            <w:tcW w:w="1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9D1A7B" w14:textId="77777777" w:rsidR="00FA2A73" w:rsidRPr="00FA2A73" w:rsidRDefault="00FA2A73">
            <w:pPr>
              <w:pStyle w:val="TAH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Semantics description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0DA432" w14:textId="77777777" w:rsidR="00FA2A73" w:rsidRPr="00FA2A73" w:rsidRDefault="00FA2A73">
            <w:pPr>
              <w:pStyle w:val="TAH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Criticality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60DEE5" w14:textId="77777777" w:rsidR="00FA2A73" w:rsidRPr="00FA2A73" w:rsidRDefault="00FA2A73">
            <w:pPr>
              <w:pStyle w:val="TAH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Assigned Criticality</w:t>
            </w:r>
          </w:p>
        </w:tc>
      </w:tr>
      <w:tr w:rsidR="00FA2A73" w:rsidRPr="00FA2A73" w14:paraId="4B97F9C1" w14:textId="77777777" w:rsidTr="00FA2A73"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C733CC" w14:textId="77777777" w:rsidR="00FA2A73" w:rsidRPr="00FA2A73" w:rsidRDefault="00FA2A73">
            <w:pPr>
              <w:pStyle w:val="TAL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Message Type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1AD7AC" w14:textId="77777777" w:rsidR="00FA2A73" w:rsidRPr="00FA2A73" w:rsidRDefault="00FA2A73">
            <w:pPr>
              <w:pStyle w:val="TAL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M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D0D506" w14:textId="77777777" w:rsidR="00FA2A73" w:rsidRPr="00FA2A73" w:rsidRDefault="00FA2A73">
            <w:pPr>
              <w:pStyle w:val="TAL"/>
              <w:rPr>
                <w:i/>
                <w:iCs/>
              </w:rPr>
            </w:pP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892477" w14:textId="77777777" w:rsidR="00FA2A73" w:rsidRPr="00FA2A73" w:rsidRDefault="00FA2A73">
            <w:pPr>
              <w:pStyle w:val="TAL"/>
              <w:rPr>
                <w:i/>
                <w:iCs/>
                <w:noProof/>
                <w:kern w:val="2"/>
                <w:szCs w:val="22"/>
                <w:lang w:eastAsia="zh-CN"/>
              </w:rPr>
            </w:pPr>
            <w:r w:rsidRPr="00FA2A73">
              <w:rPr>
                <w:i/>
                <w:iCs/>
                <w:noProof/>
                <w:kern w:val="2"/>
                <w:szCs w:val="22"/>
                <w:lang w:eastAsia="zh-CN"/>
              </w:rPr>
              <w:t>9.3.1.1</w:t>
            </w:r>
          </w:p>
        </w:tc>
        <w:tc>
          <w:tcPr>
            <w:tcW w:w="1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48C88A" w14:textId="77777777" w:rsidR="00FA2A73" w:rsidRPr="00FA2A73" w:rsidRDefault="00FA2A73">
            <w:pPr>
              <w:pStyle w:val="TAL"/>
              <w:rPr>
                <w:i/>
                <w:iCs/>
                <w:noProof/>
                <w:lang w:eastAsia="ko-KR"/>
              </w:rPr>
            </w:pP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4231C5" w14:textId="77777777" w:rsidR="00FA2A73" w:rsidRPr="00FA2A73" w:rsidRDefault="00FA2A73">
            <w:pPr>
              <w:pStyle w:val="TAC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YES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7C3207" w14:textId="77777777" w:rsidR="00FA2A73" w:rsidRPr="00FA2A73" w:rsidRDefault="00FA2A73">
            <w:pPr>
              <w:pStyle w:val="TAC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reject</w:t>
            </w:r>
          </w:p>
        </w:tc>
      </w:tr>
      <w:tr w:rsidR="00FA2A73" w:rsidRPr="00FA2A73" w14:paraId="1236D20C" w14:textId="77777777" w:rsidTr="00FA2A73"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553855" w14:textId="77777777" w:rsidR="00FA2A73" w:rsidRPr="00FA2A73" w:rsidRDefault="00FA2A73">
            <w:pPr>
              <w:pStyle w:val="TAL"/>
              <w:rPr>
                <w:i/>
                <w:iCs/>
                <w:noProof/>
                <w:lang w:eastAsia="zh-CN"/>
              </w:rPr>
            </w:pPr>
            <w:r w:rsidRPr="00FA2A73">
              <w:rPr>
                <w:i/>
                <w:iCs/>
                <w:noProof/>
              </w:rPr>
              <w:t xml:space="preserve">MBS Session </w:t>
            </w:r>
            <w:r w:rsidRPr="00FA2A73">
              <w:rPr>
                <w:i/>
                <w:iCs/>
                <w:noProof/>
                <w:lang w:eastAsia="zh-CN"/>
              </w:rPr>
              <w:t>ID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5ED8D8" w14:textId="77777777" w:rsidR="00FA2A73" w:rsidRPr="00FA2A73" w:rsidRDefault="00FA2A73">
            <w:pPr>
              <w:pStyle w:val="TAL"/>
              <w:rPr>
                <w:i/>
                <w:iCs/>
                <w:noProof/>
                <w:lang w:eastAsia="zh-CN"/>
              </w:rPr>
            </w:pPr>
            <w:r w:rsidRPr="00FA2A73">
              <w:rPr>
                <w:i/>
                <w:iCs/>
                <w:noProof/>
                <w:lang w:eastAsia="zh-CN"/>
              </w:rPr>
              <w:t>M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B18047" w14:textId="77777777" w:rsidR="00FA2A73" w:rsidRPr="00FA2A73" w:rsidRDefault="00FA2A73">
            <w:pPr>
              <w:pStyle w:val="TAL"/>
              <w:rPr>
                <w:i/>
                <w:iCs/>
                <w:noProof/>
                <w:lang w:eastAsia="ko-KR"/>
              </w:rPr>
            </w:pP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930B46" w14:textId="77777777" w:rsidR="00FA2A73" w:rsidRPr="00FA2A73" w:rsidRDefault="00FA2A73">
            <w:pPr>
              <w:pStyle w:val="TAL"/>
              <w:rPr>
                <w:i/>
                <w:iCs/>
                <w:noProof/>
                <w:kern w:val="2"/>
                <w:szCs w:val="22"/>
                <w:lang w:eastAsia="zh-CN"/>
              </w:rPr>
            </w:pPr>
            <w:r w:rsidRPr="00FA2A73">
              <w:rPr>
                <w:i/>
                <w:iCs/>
                <w:noProof/>
                <w:kern w:val="2"/>
                <w:szCs w:val="22"/>
                <w:lang w:eastAsia="zh-CN"/>
              </w:rPr>
              <w:t>9.3.1.206</w:t>
            </w:r>
          </w:p>
        </w:tc>
        <w:tc>
          <w:tcPr>
            <w:tcW w:w="1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243860" w14:textId="77777777" w:rsidR="00FA2A73" w:rsidRPr="00FA2A73" w:rsidRDefault="00FA2A73">
            <w:pPr>
              <w:pStyle w:val="TAL"/>
              <w:rPr>
                <w:i/>
                <w:iCs/>
                <w:noProof/>
                <w:lang w:eastAsia="ko-KR"/>
              </w:rPr>
            </w:pP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937A58" w14:textId="77777777" w:rsidR="00FA2A73" w:rsidRPr="00FA2A73" w:rsidRDefault="00FA2A73">
            <w:pPr>
              <w:pStyle w:val="TAC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YES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C92FAE" w14:textId="77777777" w:rsidR="00FA2A73" w:rsidRPr="00FA2A73" w:rsidRDefault="00FA2A73">
            <w:pPr>
              <w:pStyle w:val="TAC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reject</w:t>
            </w:r>
          </w:p>
        </w:tc>
      </w:tr>
      <w:tr w:rsidR="00FA2A73" w:rsidRPr="00FA2A73" w14:paraId="73629CBB" w14:textId="77777777" w:rsidTr="00FA2A73"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24D3CD" w14:textId="77777777" w:rsidR="00FA2A73" w:rsidRPr="00FA2A73" w:rsidRDefault="00FA2A73">
            <w:pPr>
              <w:pStyle w:val="TAL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S-NSSAI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DE3738" w14:textId="77777777" w:rsidR="00FA2A73" w:rsidRPr="00FA2A73" w:rsidRDefault="00FA2A73">
            <w:pPr>
              <w:pStyle w:val="TAL"/>
              <w:rPr>
                <w:i/>
                <w:iCs/>
                <w:noProof/>
                <w:lang w:eastAsia="zh-CN"/>
              </w:rPr>
            </w:pPr>
            <w:r w:rsidRPr="00FA2A73">
              <w:rPr>
                <w:i/>
                <w:iCs/>
                <w:noProof/>
              </w:rPr>
              <w:t>M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F9075A" w14:textId="77777777" w:rsidR="00FA2A73" w:rsidRPr="00FA2A73" w:rsidRDefault="00FA2A73">
            <w:pPr>
              <w:pStyle w:val="TAL"/>
              <w:rPr>
                <w:i/>
                <w:iCs/>
                <w:noProof/>
                <w:lang w:eastAsia="ko-KR"/>
              </w:rPr>
            </w:pP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9C07BF" w14:textId="77777777" w:rsidR="00FA2A73" w:rsidRPr="00FA2A73" w:rsidRDefault="00FA2A73">
            <w:pPr>
              <w:pStyle w:val="TAL"/>
              <w:rPr>
                <w:i/>
                <w:iCs/>
                <w:noProof/>
                <w:kern w:val="2"/>
                <w:szCs w:val="22"/>
                <w:lang w:eastAsia="zh-CN"/>
              </w:rPr>
            </w:pPr>
            <w:r w:rsidRPr="00FA2A73">
              <w:rPr>
                <w:i/>
                <w:iCs/>
                <w:noProof/>
              </w:rPr>
              <w:t>9.3.1.24</w:t>
            </w:r>
          </w:p>
        </w:tc>
        <w:tc>
          <w:tcPr>
            <w:tcW w:w="1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E2147C" w14:textId="77777777" w:rsidR="00FA2A73" w:rsidRPr="00FA2A73" w:rsidRDefault="00FA2A73">
            <w:pPr>
              <w:pStyle w:val="TAL"/>
              <w:rPr>
                <w:i/>
                <w:iCs/>
                <w:noProof/>
                <w:lang w:eastAsia="ko-KR"/>
              </w:rPr>
            </w:pP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38BAAD" w14:textId="77777777" w:rsidR="00FA2A73" w:rsidRPr="00FA2A73" w:rsidRDefault="00FA2A73">
            <w:pPr>
              <w:pStyle w:val="TAC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YES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5E72AF" w14:textId="77777777" w:rsidR="00FA2A73" w:rsidRPr="00FA2A73" w:rsidRDefault="00FA2A73">
            <w:pPr>
              <w:pStyle w:val="TAC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reject</w:t>
            </w:r>
          </w:p>
        </w:tc>
      </w:tr>
      <w:tr w:rsidR="00FA2A73" w:rsidRPr="00FA2A73" w14:paraId="50564B94" w14:textId="77777777" w:rsidTr="00FA2A73"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23A720" w14:textId="77777777" w:rsidR="00FA2A73" w:rsidRPr="00FA2A73" w:rsidRDefault="00FA2A73">
            <w:pPr>
              <w:pStyle w:val="TAL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 xml:space="preserve">MBS Service Area 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CF2D65" w14:textId="77777777" w:rsidR="00FA2A73" w:rsidRPr="00FA2A73" w:rsidRDefault="00FA2A73">
            <w:pPr>
              <w:pStyle w:val="TAL"/>
              <w:rPr>
                <w:i/>
                <w:iCs/>
                <w:noProof/>
                <w:lang w:eastAsia="zh-CN"/>
              </w:rPr>
            </w:pPr>
            <w:r w:rsidRPr="00FA2A73">
              <w:rPr>
                <w:i/>
                <w:iCs/>
                <w:noProof/>
                <w:lang w:eastAsia="zh-CN"/>
              </w:rPr>
              <w:t>M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0D736D" w14:textId="77777777" w:rsidR="00FA2A73" w:rsidRPr="00FA2A73" w:rsidRDefault="00FA2A73">
            <w:pPr>
              <w:pStyle w:val="TAL"/>
              <w:rPr>
                <w:i/>
                <w:iCs/>
                <w:noProof/>
                <w:lang w:eastAsia="ko-KR"/>
              </w:rPr>
            </w:pP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12007B" w14:textId="77777777" w:rsidR="00FA2A73" w:rsidRPr="00FA2A73" w:rsidRDefault="00FA2A73">
            <w:pPr>
              <w:pStyle w:val="TAL"/>
              <w:rPr>
                <w:i/>
                <w:iCs/>
                <w:noProof/>
                <w:kern w:val="2"/>
                <w:szCs w:val="22"/>
                <w:lang w:eastAsia="zh-CN"/>
              </w:rPr>
            </w:pPr>
            <w:r w:rsidRPr="00FA2A73">
              <w:rPr>
                <w:i/>
                <w:iCs/>
                <w:noProof/>
                <w:kern w:val="2"/>
                <w:szCs w:val="22"/>
                <w:lang w:eastAsia="zh-CN"/>
              </w:rPr>
              <w:t>9.3.1.208</w:t>
            </w:r>
          </w:p>
        </w:tc>
        <w:tc>
          <w:tcPr>
            <w:tcW w:w="1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A92707" w14:textId="77777777" w:rsidR="00FA2A73" w:rsidRPr="00FA2A73" w:rsidRDefault="00FA2A73">
            <w:pPr>
              <w:pStyle w:val="TAL"/>
              <w:rPr>
                <w:i/>
                <w:iCs/>
                <w:noProof/>
                <w:lang w:eastAsia="ko-KR"/>
              </w:rPr>
            </w:pP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4B282A" w14:textId="77777777" w:rsidR="00FA2A73" w:rsidRPr="00FA2A73" w:rsidRDefault="00FA2A73">
            <w:pPr>
              <w:pStyle w:val="TAC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YES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5086F5" w14:textId="77777777" w:rsidR="00FA2A73" w:rsidRPr="00FA2A73" w:rsidRDefault="00FA2A73">
            <w:pPr>
              <w:pStyle w:val="TAC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reject</w:t>
            </w:r>
          </w:p>
        </w:tc>
      </w:tr>
      <w:tr w:rsidR="00FA2A73" w:rsidRPr="00FA2A73" w14:paraId="39C7A831" w14:textId="77777777" w:rsidTr="00FA2A73"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9E603C" w14:textId="77777777" w:rsidR="00FA2A73" w:rsidRPr="00FA2A73" w:rsidRDefault="00FA2A73">
            <w:pPr>
              <w:pStyle w:val="TAL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MBS Session Information Request Transfer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DE8DC0" w14:textId="77777777" w:rsidR="00FA2A73" w:rsidRPr="00FA2A73" w:rsidRDefault="00FA2A73">
            <w:pPr>
              <w:pStyle w:val="TAL"/>
              <w:rPr>
                <w:i/>
                <w:iCs/>
                <w:noProof/>
                <w:lang w:eastAsia="zh-CN"/>
              </w:rPr>
            </w:pPr>
            <w:r w:rsidRPr="00FA2A73">
              <w:rPr>
                <w:i/>
                <w:iCs/>
                <w:noProof/>
                <w:lang w:eastAsia="zh-CN"/>
              </w:rPr>
              <w:t>M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F0E22E" w14:textId="77777777" w:rsidR="00FA2A73" w:rsidRPr="00FA2A73" w:rsidRDefault="00FA2A73">
            <w:pPr>
              <w:pStyle w:val="TAL"/>
              <w:rPr>
                <w:i/>
                <w:iCs/>
                <w:noProof/>
                <w:lang w:eastAsia="ko-KR"/>
              </w:rPr>
            </w:pP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21DA0C" w14:textId="77777777" w:rsidR="00FA2A73" w:rsidRPr="00FA2A73" w:rsidRDefault="00FA2A73">
            <w:pPr>
              <w:pStyle w:val="TAL"/>
              <w:rPr>
                <w:i/>
                <w:iCs/>
                <w:noProof/>
                <w:kern w:val="2"/>
                <w:szCs w:val="22"/>
                <w:lang w:eastAsia="zh-CN"/>
              </w:rPr>
            </w:pPr>
            <w:r w:rsidRPr="00FA2A73">
              <w:rPr>
                <w:rFonts w:cs="Arial"/>
                <w:i/>
                <w:iCs/>
                <w:kern w:val="2"/>
                <w:szCs w:val="22"/>
              </w:rPr>
              <w:t>OCTET STRING</w:t>
            </w:r>
          </w:p>
        </w:tc>
        <w:tc>
          <w:tcPr>
            <w:tcW w:w="1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B6E84F" w14:textId="77777777" w:rsidR="00FA2A73" w:rsidRPr="00FA2A73" w:rsidRDefault="00FA2A73">
            <w:pPr>
              <w:pStyle w:val="TAL"/>
              <w:rPr>
                <w:i/>
                <w:iCs/>
                <w:noProof/>
                <w:lang w:eastAsia="zh-CN"/>
              </w:rPr>
            </w:pPr>
            <w:r w:rsidRPr="00FA2A73">
              <w:rPr>
                <w:i/>
                <w:iCs/>
              </w:rPr>
              <w:t xml:space="preserve">Containing the </w:t>
            </w:r>
            <w:r w:rsidRPr="00FA2A73">
              <w:rPr>
                <w:rFonts w:cs="Arial"/>
                <w:bCs/>
                <w:i/>
                <w:iCs/>
                <w:lang w:eastAsia="zh-CN"/>
              </w:rPr>
              <w:t>MBS</w:t>
            </w:r>
            <w:r w:rsidRPr="00FA2A73">
              <w:rPr>
                <w:rFonts w:cs="Arial"/>
                <w:bCs/>
                <w:i/>
                <w:iCs/>
              </w:rPr>
              <w:t xml:space="preserve"> Session </w:t>
            </w:r>
            <w:proofErr w:type="gramStart"/>
            <w:r w:rsidRPr="00FA2A73">
              <w:rPr>
                <w:rFonts w:cs="Arial"/>
                <w:bCs/>
                <w:i/>
                <w:iCs/>
              </w:rPr>
              <w:t>Information  Request</w:t>
            </w:r>
            <w:proofErr w:type="gramEnd"/>
            <w:r w:rsidRPr="00FA2A73">
              <w:rPr>
                <w:rFonts w:cs="Arial"/>
                <w:bCs/>
                <w:i/>
                <w:iCs/>
              </w:rPr>
              <w:t xml:space="preserve"> Transfer IE specified</w:t>
            </w:r>
            <w:r w:rsidRPr="00FA2A73">
              <w:rPr>
                <w:i/>
                <w:iCs/>
              </w:rPr>
              <w:t xml:space="preserve"> in subclause 9.3.</w:t>
            </w:r>
            <w:r w:rsidRPr="00FA2A73">
              <w:rPr>
                <w:i/>
                <w:iCs/>
                <w:lang w:eastAsia="zh-CN"/>
              </w:rPr>
              <w:t>5.3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FAF265" w14:textId="77777777" w:rsidR="00FA2A73" w:rsidRPr="00FA2A73" w:rsidRDefault="00FA2A73">
            <w:pPr>
              <w:pStyle w:val="TAC"/>
              <w:rPr>
                <w:i/>
                <w:iCs/>
                <w:noProof/>
                <w:lang w:eastAsia="ko-KR"/>
              </w:rPr>
            </w:pPr>
            <w:r w:rsidRPr="00FA2A73">
              <w:rPr>
                <w:i/>
                <w:iCs/>
                <w:noProof/>
              </w:rPr>
              <w:t>YES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31E268" w14:textId="77777777" w:rsidR="00FA2A73" w:rsidRPr="00FA2A73" w:rsidRDefault="00FA2A73">
            <w:pPr>
              <w:pStyle w:val="TAC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reject</w:t>
            </w:r>
          </w:p>
        </w:tc>
      </w:tr>
    </w:tbl>
    <w:p w14:paraId="3B8C35AB" w14:textId="77777777" w:rsidR="00FA2A73" w:rsidRDefault="00FA2A73" w:rsidP="00FA2A73">
      <w:pPr>
        <w:rPr>
          <w:lang w:eastAsia="ko-KR"/>
        </w:rPr>
      </w:pPr>
    </w:p>
    <w:p w14:paraId="3AA50675" w14:textId="77777777" w:rsidR="002B6FD1" w:rsidRPr="00FA2A73" w:rsidRDefault="002B6FD1" w:rsidP="00FA2A73">
      <w:pPr>
        <w:pStyle w:val="Heading4"/>
        <w:ind w:left="2270"/>
        <w:rPr>
          <w:rFonts w:cs="Arial"/>
          <w:i/>
          <w:iCs/>
          <w:szCs w:val="24"/>
          <w:lang w:eastAsia="ko-KR"/>
        </w:rPr>
      </w:pPr>
      <w:bookmarkStart w:id="19" w:name="_Toc99123378"/>
      <w:bookmarkStart w:id="20" w:name="_Toc99662182"/>
      <w:r w:rsidRPr="00FA2A73">
        <w:rPr>
          <w:i/>
          <w:iCs/>
        </w:rPr>
        <w:t>9.2.16.2        BROADCAST SESSION SETUP RESPONSE</w:t>
      </w:r>
      <w:bookmarkEnd w:id="19"/>
      <w:bookmarkEnd w:id="20"/>
    </w:p>
    <w:p w14:paraId="67F58507" w14:textId="77777777" w:rsidR="002B6FD1" w:rsidRPr="00FA2A73" w:rsidRDefault="002B6FD1" w:rsidP="00FA2A73">
      <w:pPr>
        <w:ind w:left="852"/>
        <w:rPr>
          <w:rFonts w:eastAsiaTheme="minorHAnsi"/>
          <w:i/>
          <w:iCs/>
          <w:lang w:eastAsia="zh-CN"/>
        </w:rPr>
      </w:pPr>
      <w:r w:rsidRPr="00FA2A73">
        <w:rPr>
          <w:i/>
          <w:iCs/>
          <w:lang w:eastAsia="zh-CN"/>
        </w:rPr>
        <w:t>This message is sent by the NG-RAN node to report the successful outcome of the request from the BROADCAST SESSION START REQUEST message.</w:t>
      </w:r>
    </w:p>
    <w:p w14:paraId="50FD452B" w14:textId="77777777" w:rsidR="002B6FD1" w:rsidRPr="00FA2A73" w:rsidRDefault="002B6FD1" w:rsidP="00FA2A73">
      <w:pPr>
        <w:ind w:left="852"/>
        <w:rPr>
          <w:i/>
          <w:iCs/>
          <w:lang w:eastAsia="zh-CN"/>
        </w:rPr>
      </w:pPr>
      <w:r w:rsidRPr="00FA2A73">
        <w:rPr>
          <w:i/>
          <w:iCs/>
          <w:lang w:eastAsia="zh-CN"/>
        </w:rPr>
        <w:t xml:space="preserve">Direction: NG-RAN node </w:t>
      </w:r>
      <w:r w:rsidRPr="00FA2A73">
        <w:rPr>
          <w:rFonts w:ascii="Symbol" w:hAnsi="Symbol"/>
          <w:i/>
          <w:iCs/>
          <w:lang w:eastAsia="zh-CN"/>
        </w:rPr>
        <w:t>®</w:t>
      </w:r>
      <w:r w:rsidRPr="00FA2A73">
        <w:rPr>
          <w:i/>
          <w:iCs/>
          <w:lang w:eastAsia="zh-CN"/>
        </w:rPr>
        <w:t xml:space="preserve"> AMF</w:t>
      </w:r>
    </w:p>
    <w:tbl>
      <w:tblPr>
        <w:tblW w:w="9870" w:type="dxa"/>
        <w:tblInd w:w="818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69"/>
        <w:gridCol w:w="1021"/>
        <w:gridCol w:w="1078"/>
        <w:gridCol w:w="1588"/>
        <w:gridCol w:w="1758"/>
        <w:gridCol w:w="1078"/>
        <w:gridCol w:w="1078"/>
      </w:tblGrid>
      <w:tr w:rsidR="002B6FD1" w:rsidRPr="00FA2A73" w14:paraId="25DC73DC" w14:textId="77777777" w:rsidTr="00FA2A73">
        <w:trPr>
          <w:tblHeader/>
        </w:trPr>
        <w:tc>
          <w:tcPr>
            <w:tcW w:w="226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F53647B" w14:textId="77777777" w:rsidR="002B6FD1" w:rsidRPr="00FA2A73" w:rsidRDefault="002B6FD1" w:rsidP="00EE6094">
            <w:pPr>
              <w:pStyle w:val="TAH"/>
              <w:rPr>
                <w:i/>
                <w:iCs/>
                <w:lang w:eastAsia="ko-KR"/>
              </w:rPr>
            </w:pPr>
            <w:r w:rsidRPr="00FA2A73">
              <w:rPr>
                <w:i/>
                <w:iCs/>
              </w:rPr>
              <w:t>IE/Group Name</w:t>
            </w:r>
          </w:p>
        </w:tc>
        <w:tc>
          <w:tcPr>
            <w:tcW w:w="102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D427EB3" w14:textId="77777777" w:rsidR="002B6FD1" w:rsidRPr="00FA2A73" w:rsidRDefault="002B6FD1" w:rsidP="00EE6094">
            <w:pPr>
              <w:pStyle w:val="TAH"/>
              <w:rPr>
                <w:i/>
                <w:iCs/>
              </w:rPr>
            </w:pPr>
            <w:r w:rsidRPr="00FA2A73">
              <w:rPr>
                <w:i/>
                <w:iCs/>
              </w:rPr>
              <w:t>Presence</w:t>
            </w:r>
          </w:p>
        </w:tc>
        <w:tc>
          <w:tcPr>
            <w:tcW w:w="107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B0385D2" w14:textId="77777777" w:rsidR="002B6FD1" w:rsidRPr="00FA2A73" w:rsidRDefault="002B6FD1" w:rsidP="00EE6094">
            <w:pPr>
              <w:pStyle w:val="TAH"/>
              <w:rPr>
                <w:i/>
                <w:iCs/>
              </w:rPr>
            </w:pPr>
            <w:r w:rsidRPr="00FA2A73">
              <w:rPr>
                <w:i/>
                <w:iCs/>
              </w:rPr>
              <w:t>Range</w:t>
            </w:r>
          </w:p>
        </w:tc>
        <w:tc>
          <w:tcPr>
            <w:tcW w:w="158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131BF9A" w14:textId="77777777" w:rsidR="002B6FD1" w:rsidRPr="00FA2A73" w:rsidRDefault="002B6FD1" w:rsidP="00EE6094">
            <w:pPr>
              <w:pStyle w:val="TAH"/>
              <w:rPr>
                <w:i/>
                <w:iCs/>
              </w:rPr>
            </w:pPr>
            <w:r w:rsidRPr="00FA2A73">
              <w:rPr>
                <w:i/>
                <w:iCs/>
              </w:rPr>
              <w:t>IE type and reference</w:t>
            </w:r>
          </w:p>
        </w:tc>
        <w:tc>
          <w:tcPr>
            <w:tcW w:w="175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904984" w14:textId="77777777" w:rsidR="002B6FD1" w:rsidRPr="00FA2A73" w:rsidRDefault="002B6FD1" w:rsidP="00EE6094">
            <w:pPr>
              <w:pStyle w:val="TAH"/>
              <w:rPr>
                <w:i/>
                <w:iCs/>
              </w:rPr>
            </w:pPr>
            <w:r w:rsidRPr="00FA2A73">
              <w:rPr>
                <w:i/>
                <w:iCs/>
              </w:rPr>
              <w:t>Semantics description</w:t>
            </w:r>
          </w:p>
        </w:tc>
        <w:tc>
          <w:tcPr>
            <w:tcW w:w="107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6612D3D" w14:textId="77777777" w:rsidR="002B6FD1" w:rsidRPr="00FA2A73" w:rsidRDefault="002B6FD1" w:rsidP="00EE6094">
            <w:pPr>
              <w:pStyle w:val="TAH"/>
              <w:rPr>
                <w:i/>
                <w:iCs/>
              </w:rPr>
            </w:pPr>
            <w:r w:rsidRPr="00FA2A73">
              <w:rPr>
                <w:i/>
                <w:iCs/>
              </w:rPr>
              <w:t>Criticality</w:t>
            </w:r>
          </w:p>
        </w:tc>
        <w:tc>
          <w:tcPr>
            <w:tcW w:w="107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911404B" w14:textId="77777777" w:rsidR="002B6FD1" w:rsidRPr="00FA2A73" w:rsidRDefault="002B6FD1" w:rsidP="00EE6094">
            <w:pPr>
              <w:pStyle w:val="TAH"/>
              <w:rPr>
                <w:i/>
                <w:iCs/>
              </w:rPr>
            </w:pPr>
            <w:r w:rsidRPr="00FA2A73">
              <w:rPr>
                <w:i/>
                <w:iCs/>
              </w:rPr>
              <w:t>Assigned Criticality</w:t>
            </w:r>
          </w:p>
        </w:tc>
      </w:tr>
      <w:tr w:rsidR="002B6FD1" w:rsidRPr="00FA2A73" w14:paraId="6E26788C" w14:textId="77777777" w:rsidTr="00FA2A73">
        <w:tc>
          <w:tcPr>
            <w:tcW w:w="22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5558715" w14:textId="77777777" w:rsidR="002B6FD1" w:rsidRPr="00FA2A73" w:rsidRDefault="002B6FD1" w:rsidP="00EE6094">
            <w:pPr>
              <w:pStyle w:val="TAL"/>
              <w:rPr>
                <w:i/>
                <w:iCs/>
              </w:rPr>
            </w:pPr>
            <w:r w:rsidRPr="00FA2A73">
              <w:rPr>
                <w:i/>
                <w:iCs/>
              </w:rPr>
              <w:t>Message Type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D2BE109" w14:textId="77777777" w:rsidR="002B6FD1" w:rsidRPr="00FA2A73" w:rsidRDefault="002B6FD1" w:rsidP="00EE6094">
            <w:pPr>
              <w:pStyle w:val="TAL"/>
              <w:rPr>
                <w:i/>
                <w:iCs/>
              </w:rPr>
            </w:pPr>
            <w:r w:rsidRPr="00FA2A73">
              <w:rPr>
                <w:i/>
                <w:iCs/>
              </w:rPr>
              <w:t>M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64D6C8" w14:textId="77777777" w:rsidR="002B6FD1" w:rsidRPr="00FA2A73" w:rsidRDefault="002B6FD1" w:rsidP="00EE6094">
            <w:pPr>
              <w:pStyle w:val="TAL"/>
              <w:rPr>
                <w:i/>
                <w:iCs/>
              </w:rPr>
            </w:pPr>
          </w:p>
        </w:tc>
        <w:tc>
          <w:tcPr>
            <w:tcW w:w="15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2909F8F" w14:textId="77777777" w:rsidR="002B6FD1" w:rsidRPr="00FA2A73" w:rsidRDefault="002B6FD1" w:rsidP="00EE6094">
            <w:pPr>
              <w:pStyle w:val="TAL"/>
              <w:rPr>
                <w:i/>
                <w:iCs/>
                <w:lang w:eastAsia="zh-CN"/>
              </w:rPr>
            </w:pPr>
            <w:r w:rsidRPr="00FA2A73">
              <w:rPr>
                <w:i/>
                <w:iCs/>
                <w:lang w:eastAsia="zh-CN"/>
              </w:rPr>
              <w:t>9.3.1.1</w:t>
            </w:r>
          </w:p>
        </w:tc>
        <w:tc>
          <w:tcPr>
            <w:tcW w:w="17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45EFD1" w14:textId="77777777" w:rsidR="002B6FD1" w:rsidRPr="00FA2A73" w:rsidRDefault="002B6FD1" w:rsidP="00EE6094">
            <w:pPr>
              <w:pStyle w:val="TAL"/>
              <w:rPr>
                <w:i/>
                <w:iCs/>
                <w:lang w:eastAsia="ko-KR"/>
              </w:rPr>
            </w:pPr>
          </w:p>
        </w:tc>
        <w:tc>
          <w:tcPr>
            <w:tcW w:w="10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30DE79D" w14:textId="77777777" w:rsidR="002B6FD1" w:rsidRPr="00FA2A73" w:rsidRDefault="002B6FD1" w:rsidP="00EE6094">
            <w:pPr>
              <w:pStyle w:val="TAC"/>
              <w:rPr>
                <w:i/>
                <w:iCs/>
              </w:rPr>
            </w:pPr>
            <w:r w:rsidRPr="00FA2A73">
              <w:rPr>
                <w:i/>
                <w:iCs/>
              </w:rPr>
              <w:t>YES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77B3ED7" w14:textId="77777777" w:rsidR="002B6FD1" w:rsidRPr="00FA2A73" w:rsidRDefault="002B6FD1" w:rsidP="00EE6094">
            <w:pPr>
              <w:pStyle w:val="TAC"/>
              <w:rPr>
                <w:i/>
                <w:iCs/>
              </w:rPr>
            </w:pPr>
            <w:r w:rsidRPr="00FA2A73">
              <w:rPr>
                <w:i/>
                <w:iCs/>
              </w:rPr>
              <w:t>reject</w:t>
            </w:r>
          </w:p>
        </w:tc>
      </w:tr>
      <w:tr w:rsidR="002B6FD1" w:rsidRPr="00FA2A73" w14:paraId="00B2065C" w14:textId="77777777" w:rsidTr="00FA2A73">
        <w:tc>
          <w:tcPr>
            <w:tcW w:w="22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4EB86C6" w14:textId="77777777" w:rsidR="002B6FD1" w:rsidRPr="00FA2A73" w:rsidRDefault="002B6FD1" w:rsidP="00EE6094">
            <w:pPr>
              <w:pStyle w:val="TAL"/>
              <w:rPr>
                <w:i/>
                <w:iCs/>
                <w:highlight w:val="yellow"/>
                <w:lang w:eastAsia="zh-CN"/>
              </w:rPr>
            </w:pPr>
            <w:r w:rsidRPr="00FA2A73">
              <w:rPr>
                <w:i/>
                <w:iCs/>
                <w:highlight w:val="yellow"/>
              </w:rPr>
              <w:t xml:space="preserve">MBS Session </w:t>
            </w:r>
            <w:r w:rsidRPr="00FA2A73">
              <w:rPr>
                <w:i/>
                <w:iCs/>
                <w:highlight w:val="yellow"/>
                <w:lang w:eastAsia="zh-CN"/>
              </w:rPr>
              <w:t>ID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A9E33C4" w14:textId="77777777" w:rsidR="002B6FD1" w:rsidRPr="00FA2A73" w:rsidRDefault="002B6FD1" w:rsidP="00EE6094">
            <w:pPr>
              <w:pStyle w:val="TAL"/>
              <w:rPr>
                <w:i/>
                <w:iCs/>
                <w:highlight w:val="yellow"/>
                <w:lang w:eastAsia="zh-CN"/>
              </w:rPr>
            </w:pPr>
            <w:r w:rsidRPr="00FA2A73">
              <w:rPr>
                <w:i/>
                <w:iCs/>
                <w:highlight w:val="yellow"/>
                <w:lang w:eastAsia="zh-CN"/>
              </w:rPr>
              <w:t>M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34DE3D" w14:textId="77777777" w:rsidR="002B6FD1" w:rsidRPr="00FA2A73" w:rsidRDefault="002B6FD1" w:rsidP="00EE6094">
            <w:pPr>
              <w:pStyle w:val="TAL"/>
              <w:rPr>
                <w:i/>
                <w:iCs/>
                <w:highlight w:val="yellow"/>
                <w:lang w:eastAsia="ko-KR"/>
              </w:rPr>
            </w:pPr>
          </w:p>
        </w:tc>
        <w:tc>
          <w:tcPr>
            <w:tcW w:w="15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13EA38D" w14:textId="77777777" w:rsidR="002B6FD1" w:rsidRPr="00FA2A73" w:rsidRDefault="002B6FD1" w:rsidP="00EE6094">
            <w:pPr>
              <w:pStyle w:val="TAL"/>
              <w:rPr>
                <w:i/>
                <w:iCs/>
                <w:highlight w:val="yellow"/>
                <w:lang w:eastAsia="zh-CN"/>
              </w:rPr>
            </w:pPr>
            <w:r w:rsidRPr="00FA2A73">
              <w:rPr>
                <w:i/>
                <w:iCs/>
                <w:highlight w:val="yellow"/>
                <w:lang w:eastAsia="zh-CN"/>
              </w:rPr>
              <w:t>9.3.1.206</w:t>
            </w:r>
          </w:p>
        </w:tc>
        <w:tc>
          <w:tcPr>
            <w:tcW w:w="17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152672" w14:textId="77777777" w:rsidR="002B6FD1" w:rsidRPr="00FA2A73" w:rsidRDefault="002B6FD1" w:rsidP="00EE6094">
            <w:pPr>
              <w:pStyle w:val="TAL"/>
              <w:rPr>
                <w:i/>
                <w:iCs/>
                <w:lang w:eastAsia="ko-KR"/>
              </w:rPr>
            </w:pPr>
          </w:p>
        </w:tc>
        <w:tc>
          <w:tcPr>
            <w:tcW w:w="10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570D588" w14:textId="77777777" w:rsidR="002B6FD1" w:rsidRPr="00FA2A73" w:rsidRDefault="002B6FD1" w:rsidP="00EE6094">
            <w:pPr>
              <w:pStyle w:val="TAC"/>
              <w:rPr>
                <w:i/>
                <w:iCs/>
              </w:rPr>
            </w:pPr>
            <w:r w:rsidRPr="00FA2A73">
              <w:rPr>
                <w:i/>
                <w:iCs/>
              </w:rPr>
              <w:t>YES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4BC8E75" w14:textId="77777777" w:rsidR="002B6FD1" w:rsidRPr="00FA2A73" w:rsidRDefault="002B6FD1" w:rsidP="00EE6094">
            <w:pPr>
              <w:pStyle w:val="TAC"/>
              <w:rPr>
                <w:i/>
                <w:iCs/>
              </w:rPr>
            </w:pPr>
            <w:r w:rsidRPr="00FA2A73">
              <w:rPr>
                <w:i/>
                <w:iCs/>
              </w:rPr>
              <w:t>reject</w:t>
            </w:r>
          </w:p>
        </w:tc>
      </w:tr>
      <w:tr w:rsidR="002B6FD1" w:rsidRPr="00FA2A73" w14:paraId="307FB6C6" w14:textId="77777777" w:rsidTr="00FA2A73">
        <w:tc>
          <w:tcPr>
            <w:tcW w:w="22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8AAA19B" w14:textId="77777777" w:rsidR="002B6FD1" w:rsidRPr="00FA2A73" w:rsidRDefault="002B6FD1" w:rsidP="00EE6094">
            <w:pPr>
              <w:pStyle w:val="TAL"/>
              <w:rPr>
                <w:i/>
                <w:iCs/>
              </w:rPr>
            </w:pPr>
            <w:r w:rsidRPr="00FA2A73">
              <w:rPr>
                <w:i/>
                <w:iCs/>
              </w:rPr>
              <w:t>MBS Session Information R</w:t>
            </w:r>
            <w:r w:rsidRPr="00FA2A73">
              <w:rPr>
                <w:i/>
                <w:iCs/>
                <w:lang w:eastAsia="zh-CN"/>
              </w:rPr>
              <w:t>esponse</w:t>
            </w:r>
            <w:r w:rsidRPr="00FA2A73">
              <w:rPr>
                <w:i/>
                <w:iCs/>
              </w:rPr>
              <w:t xml:space="preserve"> Transfer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5069B43" w14:textId="77777777" w:rsidR="002B6FD1" w:rsidRPr="00FA2A73" w:rsidRDefault="002B6FD1" w:rsidP="00EE6094">
            <w:pPr>
              <w:pStyle w:val="TAL"/>
              <w:rPr>
                <w:i/>
                <w:iCs/>
                <w:lang w:eastAsia="zh-CN"/>
              </w:rPr>
            </w:pPr>
            <w:r w:rsidRPr="00FA2A73">
              <w:rPr>
                <w:i/>
                <w:iCs/>
                <w:lang w:eastAsia="zh-CN"/>
              </w:rPr>
              <w:t>O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7F4A7A" w14:textId="77777777" w:rsidR="002B6FD1" w:rsidRPr="00FA2A73" w:rsidRDefault="002B6FD1" w:rsidP="00EE6094">
            <w:pPr>
              <w:pStyle w:val="TAL"/>
              <w:rPr>
                <w:i/>
                <w:iCs/>
                <w:lang w:eastAsia="ko-KR"/>
              </w:rPr>
            </w:pPr>
          </w:p>
        </w:tc>
        <w:tc>
          <w:tcPr>
            <w:tcW w:w="15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359352A" w14:textId="77777777" w:rsidR="002B6FD1" w:rsidRPr="00FA2A73" w:rsidRDefault="002B6FD1" w:rsidP="00EE6094">
            <w:pPr>
              <w:pStyle w:val="TAL"/>
              <w:rPr>
                <w:i/>
                <w:iCs/>
                <w:lang w:eastAsia="zh-CN"/>
              </w:rPr>
            </w:pPr>
            <w:r w:rsidRPr="00FA2A73">
              <w:rPr>
                <w:i/>
                <w:iCs/>
              </w:rPr>
              <w:t>OCTET STRING</w:t>
            </w:r>
          </w:p>
        </w:tc>
        <w:tc>
          <w:tcPr>
            <w:tcW w:w="17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0595610" w14:textId="77777777" w:rsidR="002B6FD1" w:rsidRPr="00FA2A73" w:rsidRDefault="002B6FD1" w:rsidP="00EE6094">
            <w:pPr>
              <w:pStyle w:val="TAL"/>
              <w:rPr>
                <w:i/>
                <w:iCs/>
                <w:lang w:eastAsia="zh-CN"/>
              </w:rPr>
            </w:pPr>
            <w:r w:rsidRPr="00FA2A73">
              <w:rPr>
                <w:i/>
                <w:iCs/>
              </w:rPr>
              <w:t xml:space="preserve">Containing the </w:t>
            </w:r>
            <w:r w:rsidRPr="00FA2A73">
              <w:rPr>
                <w:i/>
                <w:iCs/>
                <w:lang w:eastAsia="zh-CN"/>
              </w:rPr>
              <w:t>MBS</w:t>
            </w:r>
            <w:r w:rsidRPr="00FA2A73">
              <w:rPr>
                <w:i/>
                <w:iCs/>
              </w:rPr>
              <w:t xml:space="preserve"> Session Information Re</w:t>
            </w:r>
            <w:r w:rsidRPr="00FA2A73">
              <w:rPr>
                <w:i/>
                <w:iCs/>
                <w:lang w:eastAsia="zh-CN"/>
              </w:rPr>
              <w:t>sponse</w:t>
            </w:r>
            <w:r w:rsidRPr="00FA2A73">
              <w:rPr>
                <w:i/>
                <w:iCs/>
              </w:rPr>
              <w:t xml:space="preserve"> Transfer IE specified in subclause 9.3.5.5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E477A6D" w14:textId="77777777" w:rsidR="002B6FD1" w:rsidRPr="00FA2A73" w:rsidRDefault="002B6FD1" w:rsidP="00EE6094">
            <w:pPr>
              <w:pStyle w:val="TAC"/>
              <w:rPr>
                <w:i/>
                <w:iCs/>
                <w:lang w:eastAsia="ko-KR"/>
              </w:rPr>
            </w:pPr>
            <w:r w:rsidRPr="00FA2A73">
              <w:rPr>
                <w:i/>
                <w:iCs/>
              </w:rPr>
              <w:t>YES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730A6E7" w14:textId="77777777" w:rsidR="002B6FD1" w:rsidRPr="00FA2A73" w:rsidRDefault="002B6FD1" w:rsidP="00EE6094">
            <w:pPr>
              <w:pStyle w:val="TAC"/>
              <w:rPr>
                <w:i/>
                <w:iCs/>
              </w:rPr>
            </w:pPr>
            <w:r w:rsidRPr="00FA2A73">
              <w:rPr>
                <w:i/>
                <w:iCs/>
              </w:rPr>
              <w:t>reject</w:t>
            </w:r>
          </w:p>
        </w:tc>
      </w:tr>
      <w:tr w:rsidR="002B6FD1" w:rsidRPr="00FA2A73" w14:paraId="73204BDD" w14:textId="77777777" w:rsidTr="00FA2A73">
        <w:tc>
          <w:tcPr>
            <w:tcW w:w="22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E938F04" w14:textId="77777777" w:rsidR="002B6FD1" w:rsidRPr="00FA2A73" w:rsidRDefault="002B6FD1" w:rsidP="00EE6094">
            <w:pPr>
              <w:pStyle w:val="TAL"/>
              <w:rPr>
                <w:i/>
                <w:iCs/>
              </w:rPr>
            </w:pPr>
            <w:r w:rsidRPr="00FA2A73">
              <w:rPr>
                <w:i/>
                <w:iCs/>
              </w:rPr>
              <w:t xml:space="preserve">Criticality Diagnostics 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DE2520F" w14:textId="77777777" w:rsidR="002B6FD1" w:rsidRPr="00FA2A73" w:rsidRDefault="002B6FD1" w:rsidP="00EE6094">
            <w:pPr>
              <w:pStyle w:val="TAL"/>
              <w:rPr>
                <w:i/>
                <w:iCs/>
                <w:lang w:eastAsia="zh-CN"/>
              </w:rPr>
            </w:pPr>
            <w:r w:rsidRPr="00FA2A73">
              <w:rPr>
                <w:i/>
                <w:iCs/>
                <w:lang w:eastAsia="zh-CN"/>
              </w:rPr>
              <w:t>O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72FFD7" w14:textId="77777777" w:rsidR="002B6FD1" w:rsidRPr="00FA2A73" w:rsidRDefault="002B6FD1" w:rsidP="00EE6094">
            <w:pPr>
              <w:pStyle w:val="TAL"/>
              <w:rPr>
                <w:i/>
                <w:iCs/>
                <w:lang w:eastAsia="ko-KR"/>
              </w:rPr>
            </w:pPr>
          </w:p>
        </w:tc>
        <w:tc>
          <w:tcPr>
            <w:tcW w:w="15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CCD8E48" w14:textId="77777777" w:rsidR="002B6FD1" w:rsidRPr="00FA2A73" w:rsidRDefault="002B6FD1" w:rsidP="00EE6094">
            <w:pPr>
              <w:pStyle w:val="TAL"/>
              <w:rPr>
                <w:i/>
                <w:iCs/>
              </w:rPr>
            </w:pPr>
            <w:r w:rsidRPr="00FA2A73">
              <w:rPr>
                <w:i/>
                <w:iCs/>
              </w:rPr>
              <w:t>9.3.1.3</w:t>
            </w:r>
          </w:p>
        </w:tc>
        <w:tc>
          <w:tcPr>
            <w:tcW w:w="17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D83C52" w14:textId="77777777" w:rsidR="002B6FD1" w:rsidRPr="00FA2A73" w:rsidRDefault="002B6FD1" w:rsidP="00EE6094">
            <w:pPr>
              <w:pStyle w:val="TAL"/>
              <w:rPr>
                <w:i/>
                <w:iCs/>
              </w:rPr>
            </w:pPr>
          </w:p>
        </w:tc>
        <w:tc>
          <w:tcPr>
            <w:tcW w:w="10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68ED94C" w14:textId="77777777" w:rsidR="002B6FD1" w:rsidRPr="00FA2A73" w:rsidRDefault="002B6FD1" w:rsidP="00EE6094">
            <w:pPr>
              <w:pStyle w:val="TAC"/>
              <w:rPr>
                <w:i/>
                <w:iCs/>
              </w:rPr>
            </w:pPr>
            <w:r w:rsidRPr="00FA2A73">
              <w:rPr>
                <w:i/>
                <w:iCs/>
              </w:rPr>
              <w:t>YES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1332BB4" w14:textId="77777777" w:rsidR="002B6FD1" w:rsidRPr="00FA2A73" w:rsidRDefault="002B6FD1" w:rsidP="00EE6094">
            <w:pPr>
              <w:pStyle w:val="TAC"/>
              <w:rPr>
                <w:i/>
                <w:iCs/>
              </w:rPr>
            </w:pPr>
            <w:r w:rsidRPr="00FA2A73">
              <w:rPr>
                <w:i/>
                <w:iCs/>
              </w:rPr>
              <w:t>ignore</w:t>
            </w:r>
          </w:p>
        </w:tc>
      </w:tr>
    </w:tbl>
    <w:p w14:paraId="2D606404" w14:textId="29788DAE" w:rsidR="00C21836" w:rsidRPr="00FA2A73" w:rsidRDefault="00C21836" w:rsidP="00FA2A73">
      <w:pPr>
        <w:ind w:left="284"/>
        <w:rPr>
          <w:i/>
          <w:iCs/>
          <w:lang w:val="en-US"/>
        </w:rPr>
      </w:pPr>
    </w:p>
    <w:p w14:paraId="4D9D916C" w14:textId="77777777" w:rsidR="00FA2A73" w:rsidRPr="00FA2A73" w:rsidRDefault="00FA2A73" w:rsidP="00FA2A73">
      <w:pPr>
        <w:pStyle w:val="Heading4"/>
        <w:ind w:left="1702"/>
        <w:rPr>
          <w:i/>
          <w:iCs/>
          <w:lang w:eastAsia="ko-KR"/>
        </w:rPr>
      </w:pPr>
      <w:bookmarkStart w:id="21" w:name="_Toc99123380"/>
      <w:bookmarkStart w:id="22" w:name="_Toc99662184"/>
      <w:r w:rsidRPr="00FA2A73">
        <w:rPr>
          <w:i/>
          <w:iCs/>
        </w:rPr>
        <w:t>9.2.16.4</w:t>
      </w:r>
      <w:r w:rsidRPr="00FA2A73">
        <w:rPr>
          <w:i/>
          <w:iCs/>
        </w:rPr>
        <w:tab/>
        <w:t>BROADCAST SESSION MODIFICATION REQUEST</w:t>
      </w:r>
      <w:bookmarkEnd w:id="21"/>
      <w:bookmarkEnd w:id="22"/>
    </w:p>
    <w:p w14:paraId="30E0BAA5" w14:textId="77777777" w:rsidR="00FA2A73" w:rsidRPr="00FA2A73" w:rsidRDefault="00FA2A73" w:rsidP="00FA2A73">
      <w:pPr>
        <w:ind w:left="284"/>
        <w:rPr>
          <w:i/>
          <w:iCs/>
          <w:noProof/>
          <w:lang w:eastAsia="zh-CN"/>
        </w:rPr>
      </w:pPr>
      <w:r w:rsidRPr="00FA2A73">
        <w:rPr>
          <w:i/>
          <w:iCs/>
          <w:noProof/>
          <w:lang w:eastAsia="zh-CN"/>
        </w:rPr>
        <w:t>This message is sent by the AMF to modify a MBS context .</w:t>
      </w:r>
    </w:p>
    <w:p w14:paraId="386520B0" w14:textId="77777777" w:rsidR="00FA2A73" w:rsidRPr="00FA2A73" w:rsidRDefault="00FA2A73" w:rsidP="00FA2A73">
      <w:pPr>
        <w:ind w:left="284"/>
        <w:rPr>
          <w:i/>
          <w:iCs/>
          <w:noProof/>
          <w:lang w:eastAsia="zh-CN"/>
        </w:rPr>
      </w:pPr>
      <w:r w:rsidRPr="00FA2A73">
        <w:rPr>
          <w:i/>
          <w:iCs/>
          <w:noProof/>
          <w:lang w:eastAsia="zh-CN"/>
        </w:rPr>
        <w:t xml:space="preserve">Direction: AMF </w:t>
      </w:r>
      <w:r w:rsidRPr="00FA2A73">
        <w:rPr>
          <w:i/>
          <w:iCs/>
          <w:noProof/>
          <w:lang w:eastAsia="zh-CN"/>
        </w:rPr>
        <w:sym w:font="Symbol" w:char="F0AE"/>
      </w:r>
      <w:r w:rsidRPr="00FA2A73">
        <w:rPr>
          <w:i/>
          <w:iCs/>
          <w:noProof/>
          <w:lang w:eastAsia="zh-CN"/>
        </w:rPr>
        <w:t xml:space="preserve"> NG-RAN node</w:t>
      </w:r>
    </w:p>
    <w:tbl>
      <w:tblPr>
        <w:tblW w:w="9870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69"/>
        <w:gridCol w:w="1021"/>
        <w:gridCol w:w="1078"/>
        <w:gridCol w:w="1588"/>
        <w:gridCol w:w="1758"/>
        <w:gridCol w:w="1078"/>
        <w:gridCol w:w="1078"/>
      </w:tblGrid>
      <w:tr w:rsidR="00FA2A73" w:rsidRPr="00FA2A73" w14:paraId="7BF010BB" w14:textId="77777777" w:rsidTr="00FA2A73">
        <w:trPr>
          <w:tblHeader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A3C420" w14:textId="77777777" w:rsidR="00FA2A73" w:rsidRPr="00FA2A73" w:rsidRDefault="00FA2A73">
            <w:pPr>
              <w:pStyle w:val="TAH"/>
              <w:rPr>
                <w:i/>
                <w:iCs/>
                <w:noProof/>
                <w:lang w:eastAsia="ko-KR"/>
              </w:rPr>
            </w:pPr>
            <w:r w:rsidRPr="00FA2A73">
              <w:rPr>
                <w:i/>
                <w:iCs/>
                <w:noProof/>
              </w:rPr>
              <w:lastRenderedPageBreak/>
              <w:t>IE/Group Name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A7BE58" w14:textId="77777777" w:rsidR="00FA2A73" w:rsidRPr="00FA2A73" w:rsidRDefault="00FA2A73">
            <w:pPr>
              <w:pStyle w:val="TAH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Presence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3DEAB9" w14:textId="77777777" w:rsidR="00FA2A73" w:rsidRPr="00FA2A73" w:rsidRDefault="00FA2A73">
            <w:pPr>
              <w:pStyle w:val="TAH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Range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6269E2" w14:textId="77777777" w:rsidR="00FA2A73" w:rsidRPr="00FA2A73" w:rsidRDefault="00FA2A73">
            <w:pPr>
              <w:pStyle w:val="TAH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IE type and reference</w:t>
            </w:r>
          </w:p>
        </w:tc>
        <w:tc>
          <w:tcPr>
            <w:tcW w:w="1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850987" w14:textId="77777777" w:rsidR="00FA2A73" w:rsidRPr="00FA2A73" w:rsidRDefault="00FA2A73">
            <w:pPr>
              <w:pStyle w:val="TAH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Semantics description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CB2E6D" w14:textId="77777777" w:rsidR="00FA2A73" w:rsidRPr="00FA2A73" w:rsidRDefault="00FA2A73">
            <w:pPr>
              <w:pStyle w:val="TAH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Criticality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C0CFC9" w14:textId="77777777" w:rsidR="00FA2A73" w:rsidRPr="00FA2A73" w:rsidRDefault="00FA2A73">
            <w:pPr>
              <w:pStyle w:val="TAH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Assigned Criticality</w:t>
            </w:r>
          </w:p>
        </w:tc>
      </w:tr>
      <w:tr w:rsidR="00FA2A73" w:rsidRPr="00FA2A73" w14:paraId="7537071E" w14:textId="77777777" w:rsidTr="00FA2A73"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BED769" w14:textId="77777777" w:rsidR="00FA2A73" w:rsidRPr="00FA2A73" w:rsidRDefault="00FA2A73">
            <w:pPr>
              <w:pStyle w:val="TAL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Message Type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5AAC31" w14:textId="77777777" w:rsidR="00FA2A73" w:rsidRPr="00FA2A73" w:rsidRDefault="00FA2A73">
            <w:pPr>
              <w:pStyle w:val="TAL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M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8C8D7F" w14:textId="77777777" w:rsidR="00FA2A73" w:rsidRPr="00FA2A73" w:rsidRDefault="00FA2A73">
            <w:pPr>
              <w:pStyle w:val="TAL"/>
              <w:rPr>
                <w:i/>
                <w:iCs/>
              </w:rPr>
            </w:pP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1D15BC" w14:textId="77777777" w:rsidR="00FA2A73" w:rsidRPr="00FA2A73" w:rsidRDefault="00FA2A73">
            <w:pPr>
              <w:pStyle w:val="TAL"/>
              <w:rPr>
                <w:i/>
                <w:iCs/>
                <w:noProof/>
                <w:kern w:val="2"/>
                <w:szCs w:val="22"/>
                <w:lang w:eastAsia="zh-CN"/>
              </w:rPr>
            </w:pPr>
            <w:r w:rsidRPr="00FA2A73">
              <w:rPr>
                <w:i/>
                <w:iCs/>
                <w:noProof/>
                <w:kern w:val="2"/>
                <w:szCs w:val="22"/>
                <w:lang w:eastAsia="zh-CN"/>
              </w:rPr>
              <w:t>9.3.1.1</w:t>
            </w:r>
          </w:p>
        </w:tc>
        <w:tc>
          <w:tcPr>
            <w:tcW w:w="1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D7838C" w14:textId="77777777" w:rsidR="00FA2A73" w:rsidRPr="00FA2A73" w:rsidRDefault="00FA2A73">
            <w:pPr>
              <w:pStyle w:val="TAL"/>
              <w:rPr>
                <w:i/>
                <w:iCs/>
                <w:noProof/>
                <w:lang w:eastAsia="ko-KR"/>
              </w:rPr>
            </w:pP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DE58D0" w14:textId="77777777" w:rsidR="00FA2A73" w:rsidRPr="00FA2A73" w:rsidRDefault="00FA2A73">
            <w:pPr>
              <w:pStyle w:val="TAC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YES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02244B" w14:textId="77777777" w:rsidR="00FA2A73" w:rsidRPr="00FA2A73" w:rsidRDefault="00FA2A73">
            <w:pPr>
              <w:pStyle w:val="TAC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reject</w:t>
            </w:r>
          </w:p>
        </w:tc>
      </w:tr>
      <w:tr w:rsidR="00FA2A73" w:rsidRPr="00FA2A73" w14:paraId="1EB80E9D" w14:textId="77777777" w:rsidTr="00FA2A73"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18FABD" w14:textId="77777777" w:rsidR="00FA2A73" w:rsidRPr="00FA2A73" w:rsidRDefault="00FA2A73">
            <w:pPr>
              <w:pStyle w:val="TAL"/>
              <w:rPr>
                <w:i/>
                <w:iCs/>
                <w:noProof/>
                <w:lang w:eastAsia="zh-CN"/>
              </w:rPr>
            </w:pPr>
            <w:r w:rsidRPr="00FA2A73">
              <w:rPr>
                <w:i/>
                <w:iCs/>
                <w:noProof/>
              </w:rPr>
              <w:t xml:space="preserve">MBS Session </w:t>
            </w:r>
            <w:r w:rsidRPr="00FA2A73">
              <w:rPr>
                <w:i/>
                <w:iCs/>
                <w:noProof/>
                <w:lang w:eastAsia="zh-CN"/>
              </w:rPr>
              <w:t>ID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5813C7" w14:textId="77777777" w:rsidR="00FA2A73" w:rsidRPr="00FA2A73" w:rsidRDefault="00FA2A73">
            <w:pPr>
              <w:pStyle w:val="TAL"/>
              <w:rPr>
                <w:i/>
                <w:iCs/>
                <w:noProof/>
                <w:lang w:eastAsia="zh-CN"/>
              </w:rPr>
            </w:pPr>
            <w:r w:rsidRPr="00FA2A73">
              <w:rPr>
                <w:i/>
                <w:iCs/>
                <w:noProof/>
                <w:lang w:eastAsia="zh-CN"/>
              </w:rPr>
              <w:t>M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FBA172" w14:textId="77777777" w:rsidR="00FA2A73" w:rsidRPr="00FA2A73" w:rsidRDefault="00FA2A73">
            <w:pPr>
              <w:pStyle w:val="TAL"/>
              <w:rPr>
                <w:i/>
                <w:iCs/>
                <w:noProof/>
                <w:lang w:eastAsia="ko-KR"/>
              </w:rPr>
            </w:pP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6D5852" w14:textId="77777777" w:rsidR="00FA2A73" w:rsidRPr="00FA2A73" w:rsidRDefault="00FA2A73">
            <w:pPr>
              <w:pStyle w:val="TAL"/>
              <w:rPr>
                <w:i/>
                <w:iCs/>
                <w:noProof/>
                <w:kern w:val="2"/>
                <w:szCs w:val="22"/>
                <w:lang w:eastAsia="zh-CN"/>
              </w:rPr>
            </w:pPr>
            <w:r w:rsidRPr="00FA2A73">
              <w:rPr>
                <w:i/>
                <w:iCs/>
                <w:noProof/>
                <w:kern w:val="2"/>
                <w:szCs w:val="22"/>
                <w:lang w:eastAsia="zh-CN"/>
              </w:rPr>
              <w:t>9.3.1.206</w:t>
            </w:r>
          </w:p>
        </w:tc>
        <w:tc>
          <w:tcPr>
            <w:tcW w:w="1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E22DB0" w14:textId="77777777" w:rsidR="00FA2A73" w:rsidRPr="00FA2A73" w:rsidRDefault="00FA2A73">
            <w:pPr>
              <w:pStyle w:val="TAL"/>
              <w:rPr>
                <w:i/>
                <w:iCs/>
                <w:noProof/>
                <w:lang w:eastAsia="ko-KR"/>
              </w:rPr>
            </w:pP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FF81FF" w14:textId="77777777" w:rsidR="00FA2A73" w:rsidRPr="00FA2A73" w:rsidRDefault="00FA2A73">
            <w:pPr>
              <w:pStyle w:val="TAC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YES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2ACAEF" w14:textId="77777777" w:rsidR="00FA2A73" w:rsidRPr="00FA2A73" w:rsidRDefault="00FA2A73">
            <w:pPr>
              <w:pStyle w:val="TAC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reject</w:t>
            </w:r>
          </w:p>
        </w:tc>
      </w:tr>
      <w:tr w:rsidR="00FA2A73" w:rsidRPr="00FA2A73" w14:paraId="044FD24A" w14:textId="77777777" w:rsidTr="00FA2A73"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156412" w14:textId="77777777" w:rsidR="00FA2A73" w:rsidRPr="00FA2A73" w:rsidRDefault="00FA2A73">
            <w:pPr>
              <w:pStyle w:val="TAL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 xml:space="preserve">MBS Service Area 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ACC182" w14:textId="77777777" w:rsidR="00FA2A73" w:rsidRPr="00FA2A73" w:rsidRDefault="00FA2A73">
            <w:pPr>
              <w:pStyle w:val="TAL"/>
              <w:rPr>
                <w:i/>
                <w:iCs/>
                <w:noProof/>
                <w:lang w:eastAsia="zh-CN"/>
              </w:rPr>
            </w:pPr>
            <w:r w:rsidRPr="00FA2A73">
              <w:rPr>
                <w:i/>
                <w:iCs/>
                <w:noProof/>
                <w:lang w:eastAsia="zh-CN"/>
              </w:rPr>
              <w:t>O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887030" w14:textId="77777777" w:rsidR="00FA2A73" w:rsidRPr="00FA2A73" w:rsidRDefault="00FA2A73">
            <w:pPr>
              <w:pStyle w:val="TAL"/>
              <w:rPr>
                <w:i/>
                <w:iCs/>
                <w:noProof/>
                <w:lang w:eastAsia="ko-KR"/>
              </w:rPr>
            </w:pP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44EB15" w14:textId="77777777" w:rsidR="00FA2A73" w:rsidRPr="00FA2A73" w:rsidRDefault="00FA2A73">
            <w:pPr>
              <w:pStyle w:val="TAL"/>
              <w:rPr>
                <w:i/>
                <w:iCs/>
                <w:noProof/>
                <w:kern w:val="2"/>
                <w:szCs w:val="22"/>
                <w:lang w:eastAsia="zh-CN"/>
              </w:rPr>
            </w:pPr>
            <w:r w:rsidRPr="00FA2A73">
              <w:rPr>
                <w:i/>
                <w:iCs/>
                <w:noProof/>
                <w:kern w:val="2"/>
                <w:szCs w:val="22"/>
                <w:lang w:eastAsia="zh-CN"/>
              </w:rPr>
              <w:t>9.3.1.208</w:t>
            </w:r>
          </w:p>
        </w:tc>
        <w:tc>
          <w:tcPr>
            <w:tcW w:w="1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FB5208" w14:textId="77777777" w:rsidR="00FA2A73" w:rsidRPr="00FA2A73" w:rsidRDefault="00FA2A73">
            <w:pPr>
              <w:pStyle w:val="TAL"/>
              <w:rPr>
                <w:i/>
                <w:iCs/>
                <w:noProof/>
                <w:lang w:eastAsia="ko-KR"/>
              </w:rPr>
            </w:pP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86C8BC" w14:textId="77777777" w:rsidR="00FA2A73" w:rsidRPr="00FA2A73" w:rsidRDefault="00FA2A73">
            <w:pPr>
              <w:pStyle w:val="TAC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YES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CFA73E" w14:textId="77777777" w:rsidR="00FA2A73" w:rsidRPr="00FA2A73" w:rsidRDefault="00FA2A73">
            <w:pPr>
              <w:pStyle w:val="TAC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reject</w:t>
            </w:r>
          </w:p>
        </w:tc>
      </w:tr>
      <w:tr w:rsidR="00FA2A73" w:rsidRPr="00FA2A73" w14:paraId="124F7F66" w14:textId="77777777" w:rsidTr="00FA2A73"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430F6B" w14:textId="77777777" w:rsidR="00FA2A73" w:rsidRPr="00FA2A73" w:rsidRDefault="00FA2A73">
            <w:pPr>
              <w:pStyle w:val="TAL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MBS Session Information Request Transfer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B327A0" w14:textId="77777777" w:rsidR="00FA2A73" w:rsidRPr="00FA2A73" w:rsidRDefault="00FA2A73">
            <w:pPr>
              <w:pStyle w:val="TAL"/>
              <w:rPr>
                <w:i/>
                <w:iCs/>
                <w:noProof/>
                <w:lang w:eastAsia="zh-CN"/>
              </w:rPr>
            </w:pPr>
            <w:r w:rsidRPr="00FA2A73">
              <w:rPr>
                <w:i/>
                <w:iCs/>
                <w:noProof/>
                <w:lang w:eastAsia="zh-CN"/>
              </w:rPr>
              <w:t>O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042854" w14:textId="77777777" w:rsidR="00FA2A73" w:rsidRPr="00FA2A73" w:rsidRDefault="00FA2A73">
            <w:pPr>
              <w:pStyle w:val="TAL"/>
              <w:rPr>
                <w:i/>
                <w:iCs/>
                <w:noProof/>
                <w:lang w:eastAsia="ko-KR"/>
              </w:rPr>
            </w:pP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8BD418" w14:textId="77777777" w:rsidR="00FA2A73" w:rsidRPr="00FA2A73" w:rsidRDefault="00FA2A73">
            <w:pPr>
              <w:pStyle w:val="TAL"/>
              <w:rPr>
                <w:i/>
                <w:iCs/>
                <w:noProof/>
                <w:kern w:val="2"/>
                <w:szCs w:val="22"/>
                <w:lang w:eastAsia="zh-CN"/>
              </w:rPr>
            </w:pPr>
            <w:r w:rsidRPr="00FA2A73">
              <w:rPr>
                <w:rFonts w:cs="Arial"/>
                <w:i/>
                <w:iCs/>
                <w:kern w:val="2"/>
                <w:szCs w:val="22"/>
              </w:rPr>
              <w:t>OCTET STRING</w:t>
            </w:r>
          </w:p>
        </w:tc>
        <w:tc>
          <w:tcPr>
            <w:tcW w:w="1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544B54" w14:textId="77777777" w:rsidR="00FA2A73" w:rsidRPr="00FA2A73" w:rsidRDefault="00FA2A73">
            <w:pPr>
              <w:pStyle w:val="TAL"/>
              <w:rPr>
                <w:i/>
                <w:iCs/>
                <w:noProof/>
                <w:lang w:eastAsia="zh-CN"/>
              </w:rPr>
            </w:pPr>
            <w:r w:rsidRPr="00FA2A73">
              <w:rPr>
                <w:i/>
                <w:iCs/>
              </w:rPr>
              <w:t xml:space="preserve">Containing the </w:t>
            </w:r>
            <w:r w:rsidRPr="00FA2A73">
              <w:rPr>
                <w:rFonts w:cs="Arial"/>
                <w:bCs/>
                <w:i/>
                <w:iCs/>
                <w:lang w:eastAsia="zh-CN"/>
              </w:rPr>
              <w:t>MBS</w:t>
            </w:r>
            <w:r w:rsidRPr="00FA2A73">
              <w:rPr>
                <w:rFonts w:cs="Arial"/>
                <w:bCs/>
                <w:i/>
                <w:iCs/>
              </w:rPr>
              <w:t xml:space="preserve"> Session Information Request Transfer IE specified</w:t>
            </w:r>
            <w:r w:rsidRPr="00FA2A73">
              <w:rPr>
                <w:i/>
                <w:iCs/>
              </w:rPr>
              <w:t xml:space="preserve"> in subclause 9.3.5.3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DA883D" w14:textId="77777777" w:rsidR="00FA2A73" w:rsidRPr="00FA2A73" w:rsidRDefault="00FA2A73">
            <w:pPr>
              <w:pStyle w:val="TAC"/>
              <w:rPr>
                <w:i/>
                <w:iCs/>
                <w:noProof/>
                <w:lang w:eastAsia="ko-KR"/>
              </w:rPr>
            </w:pPr>
            <w:r w:rsidRPr="00FA2A73">
              <w:rPr>
                <w:i/>
                <w:iCs/>
                <w:noProof/>
              </w:rPr>
              <w:t>YES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A98B3D" w14:textId="77777777" w:rsidR="00FA2A73" w:rsidRPr="00FA2A73" w:rsidRDefault="00FA2A73">
            <w:pPr>
              <w:pStyle w:val="TAC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reject</w:t>
            </w:r>
          </w:p>
        </w:tc>
      </w:tr>
    </w:tbl>
    <w:p w14:paraId="0ED73689" w14:textId="77777777" w:rsidR="00FA2A73" w:rsidRPr="00FA2A73" w:rsidRDefault="00FA2A73" w:rsidP="00FA2A73">
      <w:pPr>
        <w:ind w:left="284"/>
        <w:rPr>
          <w:i/>
          <w:iCs/>
          <w:lang w:eastAsia="ko-KR"/>
        </w:rPr>
      </w:pPr>
    </w:p>
    <w:p w14:paraId="7153EE5F" w14:textId="77777777" w:rsidR="00FA2A73" w:rsidRPr="00FA2A73" w:rsidRDefault="00FA2A73" w:rsidP="00FA2A73">
      <w:pPr>
        <w:pStyle w:val="Heading4"/>
        <w:ind w:left="1702"/>
        <w:rPr>
          <w:i/>
          <w:iCs/>
        </w:rPr>
      </w:pPr>
      <w:bookmarkStart w:id="23" w:name="_Toc99123381"/>
      <w:bookmarkStart w:id="24" w:name="_Toc99662185"/>
      <w:r w:rsidRPr="00FA2A73">
        <w:rPr>
          <w:i/>
          <w:iCs/>
        </w:rPr>
        <w:t>9.2.16.5</w:t>
      </w:r>
      <w:r w:rsidRPr="00FA2A73">
        <w:rPr>
          <w:i/>
          <w:iCs/>
        </w:rPr>
        <w:tab/>
        <w:t>BROADCAST SESSION MODIFICATION RESPONSE</w:t>
      </w:r>
      <w:bookmarkEnd w:id="23"/>
      <w:bookmarkEnd w:id="24"/>
    </w:p>
    <w:p w14:paraId="3BECB317" w14:textId="77777777" w:rsidR="00FA2A73" w:rsidRPr="00FA2A73" w:rsidRDefault="00FA2A73" w:rsidP="00FA2A73">
      <w:pPr>
        <w:ind w:left="284"/>
        <w:rPr>
          <w:i/>
          <w:iCs/>
          <w:noProof/>
          <w:lang w:eastAsia="zh-CN"/>
        </w:rPr>
      </w:pPr>
      <w:r w:rsidRPr="00FA2A73">
        <w:rPr>
          <w:i/>
          <w:iCs/>
          <w:noProof/>
          <w:lang w:eastAsia="zh-CN"/>
        </w:rPr>
        <w:t>This message is sent by the NG-RAN node to report the successful outcome of the request from the BROADCAST SESSION MODIFICATION REQUEST message.</w:t>
      </w:r>
    </w:p>
    <w:p w14:paraId="029F4782" w14:textId="77777777" w:rsidR="00FA2A73" w:rsidRPr="00FA2A73" w:rsidRDefault="00FA2A73" w:rsidP="00FA2A73">
      <w:pPr>
        <w:ind w:left="284"/>
        <w:rPr>
          <w:i/>
          <w:iCs/>
          <w:noProof/>
          <w:lang w:eastAsia="zh-CN"/>
        </w:rPr>
      </w:pPr>
      <w:r w:rsidRPr="00FA2A73">
        <w:rPr>
          <w:i/>
          <w:iCs/>
          <w:noProof/>
          <w:lang w:eastAsia="zh-CN"/>
        </w:rPr>
        <w:t>Direction: NG-RAN node</w:t>
      </w:r>
      <w:r w:rsidRPr="00FA2A73">
        <w:rPr>
          <w:i/>
          <w:iCs/>
          <w:lang w:eastAsia="zh-CN"/>
        </w:rPr>
        <w:t xml:space="preserve"> </w:t>
      </w:r>
      <w:r w:rsidRPr="00FA2A73">
        <w:rPr>
          <w:i/>
          <w:iCs/>
          <w:lang w:eastAsia="zh-CN"/>
        </w:rPr>
        <w:sym w:font="Symbol" w:char="F0AE"/>
      </w:r>
      <w:r w:rsidRPr="00FA2A73">
        <w:rPr>
          <w:i/>
          <w:iCs/>
          <w:lang w:eastAsia="zh-CN"/>
        </w:rPr>
        <w:t xml:space="preserve"> AMF</w:t>
      </w:r>
    </w:p>
    <w:tbl>
      <w:tblPr>
        <w:tblW w:w="9870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69"/>
        <w:gridCol w:w="1021"/>
        <w:gridCol w:w="1078"/>
        <w:gridCol w:w="1588"/>
        <w:gridCol w:w="1758"/>
        <w:gridCol w:w="1078"/>
        <w:gridCol w:w="1078"/>
      </w:tblGrid>
      <w:tr w:rsidR="00FA2A73" w:rsidRPr="00FA2A73" w14:paraId="76D87AAF" w14:textId="77777777" w:rsidTr="00FA2A73">
        <w:trPr>
          <w:tblHeader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870B03" w14:textId="77777777" w:rsidR="00FA2A73" w:rsidRPr="00FA2A73" w:rsidRDefault="00FA2A73">
            <w:pPr>
              <w:pStyle w:val="TAH"/>
              <w:rPr>
                <w:i/>
                <w:iCs/>
                <w:noProof/>
                <w:lang w:eastAsia="ko-KR"/>
              </w:rPr>
            </w:pPr>
            <w:r w:rsidRPr="00FA2A73">
              <w:rPr>
                <w:i/>
                <w:iCs/>
                <w:noProof/>
              </w:rPr>
              <w:t>IE/Group Name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BE4230" w14:textId="77777777" w:rsidR="00FA2A73" w:rsidRPr="00FA2A73" w:rsidRDefault="00FA2A73">
            <w:pPr>
              <w:pStyle w:val="TAH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Presence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FE22F3" w14:textId="77777777" w:rsidR="00FA2A73" w:rsidRPr="00FA2A73" w:rsidRDefault="00FA2A73">
            <w:pPr>
              <w:pStyle w:val="TAH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Range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8F9341" w14:textId="77777777" w:rsidR="00FA2A73" w:rsidRPr="00FA2A73" w:rsidRDefault="00FA2A73">
            <w:pPr>
              <w:pStyle w:val="TAH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IE type and reference</w:t>
            </w:r>
          </w:p>
        </w:tc>
        <w:tc>
          <w:tcPr>
            <w:tcW w:w="1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10E953" w14:textId="77777777" w:rsidR="00FA2A73" w:rsidRPr="00FA2A73" w:rsidRDefault="00FA2A73">
            <w:pPr>
              <w:pStyle w:val="TAH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Semantics description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D3DE48" w14:textId="77777777" w:rsidR="00FA2A73" w:rsidRPr="00FA2A73" w:rsidRDefault="00FA2A73">
            <w:pPr>
              <w:pStyle w:val="TAH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Criticality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0354CA" w14:textId="77777777" w:rsidR="00FA2A73" w:rsidRPr="00FA2A73" w:rsidRDefault="00FA2A73">
            <w:pPr>
              <w:pStyle w:val="TAH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Assigned Criticality</w:t>
            </w:r>
          </w:p>
        </w:tc>
      </w:tr>
      <w:tr w:rsidR="00FA2A73" w:rsidRPr="00FA2A73" w14:paraId="1A95A2CE" w14:textId="77777777" w:rsidTr="00FA2A73"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E77958" w14:textId="77777777" w:rsidR="00FA2A73" w:rsidRPr="00FA2A73" w:rsidRDefault="00FA2A73">
            <w:pPr>
              <w:pStyle w:val="TAL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Message Type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2702DA" w14:textId="77777777" w:rsidR="00FA2A73" w:rsidRPr="00FA2A73" w:rsidRDefault="00FA2A73">
            <w:pPr>
              <w:pStyle w:val="TAL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M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A555E4" w14:textId="77777777" w:rsidR="00FA2A73" w:rsidRPr="00FA2A73" w:rsidRDefault="00FA2A73">
            <w:pPr>
              <w:pStyle w:val="TAL"/>
              <w:rPr>
                <w:i/>
                <w:iCs/>
                <w:noProof/>
              </w:rPr>
            </w:pP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DCC680" w14:textId="77777777" w:rsidR="00FA2A73" w:rsidRPr="00FA2A73" w:rsidRDefault="00FA2A73">
            <w:pPr>
              <w:pStyle w:val="TAL"/>
              <w:rPr>
                <w:i/>
                <w:iCs/>
                <w:noProof/>
                <w:kern w:val="2"/>
                <w:szCs w:val="22"/>
                <w:lang w:eastAsia="zh-CN"/>
              </w:rPr>
            </w:pPr>
            <w:r w:rsidRPr="00FA2A73">
              <w:rPr>
                <w:i/>
                <w:iCs/>
                <w:noProof/>
                <w:kern w:val="2"/>
                <w:szCs w:val="22"/>
                <w:lang w:eastAsia="zh-CN"/>
              </w:rPr>
              <w:t>9.3.1.1</w:t>
            </w:r>
          </w:p>
        </w:tc>
        <w:tc>
          <w:tcPr>
            <w:tcW w:w="1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B7D897" w14:textId="77777777" w:rsidR="00FA2A73" w:rsidRPr="00FA2A73" w:rsidRDefault="00FA2A73">
            <w:pPr>
              <w:pStyle w:val="TAL"/>
              <w:rPr>
                <w:i/>
                <w:iCs/>
                <w:noProof/>
                <w:lang w:eastAsia="ko-KR"/>
              </w:rPr>
            </w:pP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FD0C9E" w14:textId="77777777" w:rsidR="00FA2A73" w:rsidRPr="00FA2A73" w:rsidRDefault="00FA2A73">
            <w:pPr>
              <w:pStyle w:val="TAC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YES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D9FB97" w14:textId="77777777" w:rsidR="00FA2A73" w:rsidRPr="00FA2A73" w:rsidRDefault="00FA2A73">
            <w:pPr>
              <w:pStyle w:val="TAC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reject</w:t>
            </w:r>
          </w:p>
        </w:tc>
      </w:tr>
      <w:tr w:rsidR="00FA2A73" w:rsidRPr="00FA2A73" w14:paraId="013E5AE1" w14:textId="77777777" w:rsidTr="00FA2A73"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936F3B" w14:textId="77777777" w:rsidR="00FA2A73" w:rsidRPr="00FA2A73" w:rsidRDefault="00FA2A73">
            <w:pPr>
              <w:pStyle w:val="TAL"/>
              <w:rPr>
                <w:i/>
                <w:iCs/>
                <w:noProof/>
                <w:lang w:eastAsia="zh-CN"/>
              </w:rPr>
            </w:pPr>
            <w:r w:rsidRPr="00FA2A73">
              <w:rPr>
                <w:i/>
                <w:iCs/>
                <w:noProof/>
              </w:rPr>
              <w:t xml:space="preserve">MBS Session </w:t>
            </w:r>
            <w:r w:rsidRPr="00FA2A73">
              <w:rPr>
                <w:i/>
                <w:iCs/>
                <w:noProof/>
                <w:lang w:eastAsia="zh-CN"/>
              </w:rPr>
              <w:t>ID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1F25B1" w14:textId="77777777" w:rsidR="00FA2A73" w:rsidRPr="00FA2A73" w:rsidRDefault="00FA2A73">
            <w:pPr>
              <w:pStyle w:val="TAL"/>
              <w:rPr>
                <w:i/>
                <w:iCs/>
                <w:noProof/>
                <w:lang w:eastAsia="zh-CN"/>
              </w:rPr>
            </w:pPr>
            <w:r w:rsidRPr="00FA2A73">
              <w:rPr>
                <w:i/>
                <w:iCs/>
                <w:noProof/>
                <w:lang w:eastAsia="zh-CN"/>
              </w:rPr>
              <w:t>M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F5C97F" w14:textId="77777777" w:rsidR="00FA2A73" w:rsidRPr="00FA2A73" w:rsidRDefault="00FA2A73">
            <w:pPr>
              <w:pStyle w:val="TAL"/>
              <w:rPr>
                <w:i/>
                <w:iCs/>
                <w:noProof/>
                <w:lang w:eastAsia="ko-KR"/>
              </w:rPr>
            </w:pP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3FF0F0" w14:textId="77777777" w:rsidR="00FA2A73" w:rsidRPr="00FA2A73" w:rsidRDefault="00FA2A73">
            <w:pPr>
              <w:pStyle w:val="TAL"/>
              <w:rPr>
                <w:i/>
                <w:iCs/>
                <w:noProof/>
                <w:kern w:val="2"/>
                <w:szCs w:val="22"/>
                <w:lang w:eastAsia="zh-CN"/>
              </w:rPr>
            </w:pPr>
            <w:r w:rsidRPr="00FA2A73">
              <w:rPr>
                <w:i/>
                <w:iCs/>
                <w:noProof/>
                <w:kern w:val="2"/>
                <w:szCs w:val="22"/>
                <w:lang w:eastAsia="zh-CN"/>
              </w:rPr>
              <w:t>9.3.1.206</w:t>
            </w:r>
          </w:p>
        </w:tc>
        <w:tc>
          <w:tcPr>
            <w:tcW w:w="1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0B254A" w14:textId="77777777" w:rsidR="00FA2A73" w:rsidRPr="00FA2A73" w:rsidRDefault="00FA2A73">
            <w:pPr>
              <w:pStyle w:val="TAL"/>
              <w:rPr>
                <w:i/>
                <w:iCs/>
                <w:noProof/>
                <w:lang w:eastAsia="ko-KR"/>
              </w:rPr>
            </w:pP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A27C9F" w14:textId="77777777" w:rsidR="00FA2A73" w:rsidRPr="00FA2A73" w:rsidRDefault="00FA2A73">
            <w:pPr>
              <w:pStyle w:val="TAC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YES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93B974" w14:textId="77777777" w:rsidR="00FA2A73" w:rsidRPr="00FA2A73" w:rsidRDefault="00FA2A73">
            <w:pPr>
              <w:pStyle w:val="TAC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reject</w:t>
            </w:r>
          </w:p>
        </w:tc>
      </w:tr>
      <w:tr w:rsidR="00FA2A73" w:rsidRPr="00FA2A73" w14:paraId="43F7C89B" w14:textId="77777777" w:rsidTr="00FA2A73"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312502" w14:textId="77777777" w:rsidR="00FA2A73" w:rsidRPr="00FA2A73" w:rsidRDefault="00FA2A73">
            <w:pPr>
              <w:pStyle w:val="TAL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MBS Session Information Re</w:t>
            </w:r>
            <w:r w:rsidRPr="00FA2A73">
              <w:rPr>
                <w:i/>
                <w:iCs/>
                <w:noProof/>
                <w:lang w:eastAsia="zh-CN"/>
              </w:rPr>
              <w:t xml:space="preserve">sponse </w:t>
            </w:r>
            <w:r w:rsidRPr="00FA2A73">
              <w:rPr>
                <w:i/>
                <w:iCs/>
                <w:noProof/>
              </w:rPr>
              <w:t>Transfer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658B35" w14:textId="77777777" w:rsidR="00FA2A73" w:rsidRPr="00FA2A73" w:rsidRDefault="00FA2A73">
            <w:pPr>
              <w:pStyle w:val="TAL"/>
              <w:rPr>
                <w:i/>
                <w:iCs/>
                <w:noProof/>
                <w:lang w:eastAsia="zh-CN"/>
              </w:rPr>
            </w:pPr>
            <w:r w:rsidRPr="00FA2A73">
              <w:rPr>
                <w:i/>
                <w:iCs/>
                <w:noProof/>
                <w:lang w:eastAsia="zh-CN"/>
              </w:rPr>
              <w:t>O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9A2827" w14:textId="77777777" w:rsidR="00FA2A73" w:rsidRPr="00FA2A73" w:rsidRDefault="00FA2A73">
            <w:pPr>
              <w:pStyle w:val="TAL"/>
              <w:rPr>
                <w:i/>
                <w:iCs/>
                <w:noProof/>
                <w:lang w:eastAsia="ko-KR"/>
              </w:rPr>
            </w:pP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0326FA" w14:textId="77777777" w:rsidR="00FA2A73" w:rsidRPr="00FA2A73" w:rsidRDefault="00FA2A73">
            <w:pPr>
              <w:pStyle w:val="TAL"/>
              <w:rPr>
                <w:i/>
                <w:iCs/>
                <w:noProof/>
                <w:kern w:val="2"/>
                <w:szCs w:val="22"/>
                <w:lang w:eastAsia="zh-CN"/>
              </w:rPr>
            </w:pPr>
            <w:r w:rsidRPr="00FA2A73">
              <w:rPr>
                <w:rFonts w:cs="Arial"/>
                <w:i/>
                <w:iCs/>
                <w:kern w:val="2"/>
                <w:szCs w:val="22"/>
              </w:rPr>
              <w:t>OCTET STRING</w:t>
            </w:r>
          </w:p>
        </w:tc>
        <w:tc>
          <w:tcPr>
            <w:tcW w:w="1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FB113F" w14:textId="77777777" w:rsidR="00FA2A73" w:rsidRPr="00FA2A73" w:rsidRDefault="00FA2A73">
            <w:pPr>
              <w:pStyle w:val="TAL"/>
              <w:rPr>
                <w:i/>
                <w:iCs/>
                <w:noProof/>
                <w:lang w:eastAsia="zh-CN"/>
              </w:rPr>
            </w:pPr>
            <w:r w:rsidRPr="00FA2A73">
              <w:rPr>
                <w:i/>
                <w:iCs/>
              </w:rPr>
              <w:t xml:space="preserve">Containing the </w:t>
            </w:r>
            <w:r w:rsidRPr="00FA2A73">
              <w:rPr>
                <w:rFonts w:cs="Arial"/>
                <w:bCs/>
                <w:i/>
                <w:iCs/>
                <w:lang w:eastAsia="zh-CN"/>
              </w:rPr>
              <w:t>MBS</w:t>
            </w:r>
            <w:r w:rsidRPr="00FA2A73">
              <w:rPr>
                <w:rFonts w:cs="Arial"/>
                <w:bCs/>
                <w:i/>
                <w:iCs/>
              </w:rPr>
              <w:t xml:space="preserve"> Session </w:t>
            </w:r>
            <w:proofErr w:type="gramStart"/>
            <w:r w:rsidRPr="00FA2A73">
              <w:rPr>
                <w:rFonts w:cs="Arial"/>
                <w:bCs/>
                <w:i/>
                <w:iCs/>
              </w:rPr>
              <w:t>Information  Re</w:t>
            </w:r>
            <w:r w:rsidRPr="00FA2A73">
              <w:rPr>
                <w:rFonts w:cs="Arial"/>
                <w:bCs/>
                <w:i/>
                <w:iCs/>
                <w:lang w:eastAsia="zh-CN"/>
              </w:rPr>
              <w:t>sponse</w:t>
            </w:r>
            <w:proofErr w:type="gramEnd"/>
            <w:r w:rsidRPr="00FA2A73">
              <w:rPr>
                <w:rFonts w:cs="Arial"/>
                <w:bCs/>
                <w:i/>
                <w:iCs/>
              </w:rPr>
              <w:t xml:space="preserve"> Transfer IE specified</w:t>
            </w:r>
            <w:r w:rsidRPr="00FA2A73">
              <w:rPr>
                <w:i/>
                <w:iCs/>
              </w:rPr>
              <w:t xml:space="preserve"> in subclause 9.3.5.5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D18237" w14:textId="77777777" w:rsidR="00FA2A73" w:rsidRPr="00FA2A73" w:rsidRDefault="00FA2A73">
            <w:pPr>
              <w:pStyle w:val="TAC"/>
              <w:rPr>
                <w:i/>
                <w:iCs/>
                <w:noProof/>
                <w:lang w:eastAsia="ko-KR"/>
              </w:rPr>
            </w:pPr>
            <w:r w:rsidRPr="00FA2A73">
              <w:rPr>
                <w:i/>
                <w:iCs/>
                <w:noProof/>
              </w:rPr>
              <w:t>YES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7D5A23" w14:textId="77777777" w:rsidR="00FA2A73" w:rsidRPr="00FA2A73" w:rsidRDefault="00FA2A73">
            <w:pPr>
              <w:pStyle w:val="TAC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reject</w:t>
            </w:r>
          </w:p>
        </w:tc>
      </w:tr>
      <w:tr w:rsidR="00FA2A73" w:rsidRPr="00FA2A73" w14:paraId="63B7A0FC" w14:textId="77777777" w:rsidTr="00FA2A73"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D7BEA0" w14:textId="77777777" w:rsidR="00FA2A73" w:rsidRPr="00FA2A73" w:rsidRDefault="00FA2A73">
            <w:pPr>
              <w:pStyle w:val="TAL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Criticality Diagnostics</w:t>
            </w:r>
            <w:r w:rsidRPr="00FA2A73">
              <w:rPr>
                <w:i/>
                <w:iCs/>
              </w:rPr>
              <w:t xml:space="preserve"> 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B8AB35" w14:textId="77777777" w:rsidR="00FA2A73" w:rsidRPr="00FA2A73" w:rsidRDefault="00FA2A73">
            <w:pPr>
              <w:pStyle w:val="TAL"/>
              <w:rPr>
                <w:i/>
                <w:iCs/>
                <w:noProof/>
                <w:lang w:eastAsia="zh-CN"/>
              </w:rPr>
            </w:pPr>
            <w:r w:rsidRPr="00FA2A73">
              <w:rPr>
                <w:i/>
                <w:iCs/>
                <w:noProof/>
                <w:lang w:eastAsia="zh-CN"/>
              </w:rPr>
              <w:t>O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8CFB1B" w14:textId="77777777" w:rsidR="00FA2A73" w:rsidRPr="00FA2A73" w:rsidRDefault="00FA2A73">
            <w:pPr>
              <w:pStyle w:val="TAL"/>
              <w:rPr>
                <w:i/>
                <w:iCs/>
                <w:noProof/>
                <w:lang w:eastAsia="ko-KR"/>
              </w:rPr>
            </w:pP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89EF09" w14:textId="77777777" w:rsidR="00FA2A73" w:rsidRPr="00FA2A73" w:rsidRDefault="00FA2A73">
            <w:pPr>
              <w:pStyle w:val="TAL"/>
              <w:rPr>
                <w:rFonts w:cs="Arial"/>
                <w:i/>
                <w:iCs/>
                <w:kern w:val="2"/>
                <w:szCs w:val="22"/>
              </w:rPr>
            </w:pPr>
            <w:r w:rsidRPr="00FA2A73">
              <w:rPr>
                <w:rFonts w:cs="Arial"/>
                <w:i/>
                <w:iCs/>
                <w:kern w:val="2"/>
                <w:szCs w:val="22"/>
              </w:rPr>
              <w:t>9.3.1.3</w:t>
            </w:r>
          </w:p>
        </w:tc>
        <w:tc>
          <w:tcPr>
            <w:tcW w:w="1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A3F6E6" w14:textId="77777777" w:rsidR="00FA2A73" w:rsidRPr="00FA2A73" w:rsidRDefault="00FA2A73">
            <w:pPr>
              <w:pStyle w:val="TAL"/>
              <w:rPr>
                <w:i/>
                <w:iCs/>
              </w:rPr>
            </w:pP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43AC1A" w14:textId="77777777" w:rsidR="00FA2A73" w:rsidRPr="00FA2A73" w:rsidRDefault="00FA2A73">
            <w:pPr>
              <w:pStyle w:val="TAC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YES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2E0D0E" w14:textId="77777777" w:rsidR="00FA2A73" w:rsidRPr="00FA2A73" w:rsidRDefault="00FA2A73">
            <w:pPr>
              <w:pStyle w:val="TAC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ignore</w:t>
            </w:r>
          </w:p>
        </w:tc>
      </w:tr>
    </w:tbl>
    <w:p w14:paraId="10E01485" w14:textId="071D1903" w:rsidR="002B6FD1" w:rsidRPr="00FA2A73" w:rsidRDefault="002B6FD1" w:rsidP="00FA2A73">
      <w:pPr>
        <w:ind w:left="284"/>
        <w:rPr>
          <w:i/>
          <w:iCs/>
          <w:lang w:val="en-US"/>
        </w:rPr>
      </w:pPr>
    </w:p>
    <w:p w14:paraId="14C4118A" w14:textId="77777777" w:rsidR="00FA2A73" w:rsidRPr="00FA2A73" w:rsidRDefault="00FA2A73" w:rsidP="00FA2A73">
      <w:pPr>
        <w:pStyle w:val="Heading4"/>
        <w:ind w:left="1702"/>
        <w:rPr>
          <w:i/>
          <w:iCs/>
          <w:szCs w:val="24"/>
          <w:lang w:eastAsia="x-none"/>
        </w:rPr>
      </w:pPr>
      <w:bookmarkStart w:id="25" w:name="_Toc99123383"/>
      <w:bookmarkStart w:id="26" w:name="_Toc99662187"/>
      <w:r w:rsidRPr="00FA2A73">
        <w:rPr>
          <w:i/>
          <w:iCs/>
          <w:szCs w:val="24"/>
          <w:lang w:eastAsia="x-none"/>
        </w:rPr>
        <w:t>9.2.16.7</w:t>
      </w:r>
      <w:r w:rsidRPr="00FA2A73">
        <w:rPr>
          <w:i/>
          <w:iCs/>
          <w:szCs w:val="24"/>
          <w:lang w:eastAsia="x-none"/>
        </w:rPr>
        <w:tab/>
        <w:t>BROADCAST SESSION RELEASE REQUEST</w:t>
      </w:r>
      <w:bookmarkEnd w:id="25"/>
      <w:bookmarkEnd w:id="26"/>
    </w:p>
    <w:p w14:paraId="40E18B9D" w14:textId="77777777" w:rsidR="00FA2A73" w:rsidRPr="00FA2A73" w:rsidRDefault="00FA2A73" w:rsidP="00FA2A73">
      <w:pPr>
        <w:ind w:left="284"/>
        <w:rPr>
          <w:i/>
          <w:iCs/>
          <w:noProof/>
          <w:lang w:eastAsia="zh-CN"/>
        </w:rPr>
      </w:pPr>
      <w:r w:rsidRPr="00FA2A73">
        <w:rPr>
          <w:i/>
          <w:iCs/>
          <w:noProof/>
          <w:lang w:eastAsia="zh-CN"/>
        </w:rPr>
        <w:t>This message is sent by the AMF to release the corresponding MBS context and the MBS-service-associated logical NG connection.</w:t>
      </w:r>
    </w:p>
    <w:p w14:paraId="27B5CD85" w14:textId="77777777" w:rsidR="00FA2A73" w:rsidRPr="00FA2A73" w:rsidRDefault="00FA2A73" w:rsidP="00FA2A73">
      <w:pPr>
        <w:ind w:left="284"/>
        <w:rPr>
          <w:i/>
          <w:iCs/>
          <w:noProof/>
          <w:lang w:eastAsia="zh-CN"/>
        </w:rPr>
      </w:pPr>
      <w:r w:rsidRPr="00FA2A73">
        <w:rPr>
          <w:i/>
          <w:iCs/>
          <w:noProof/>
          <w:lang w:eastAsia="zh-CN"/>
        </w:rPr>
        <w:t xml:space="preserve">Direction: AMF </w:t>
      </w:r>
      <w:r w:rsidRPr="00FA2A73">
        <w:rPr>
          <w:i/>
          <w:iCs/>
          <w:noProof/>
          <w:lang w:eastAsia="zh-CN"/>
        </w:rPr>
        <w:sym w:font="Symbol" w:char="F0AE"/>
      </w:r>
      <w:r w:rsidRPr="00FA2A73">
        <w:rPr>
          <w:i/>
          <w:iCs/>
          <w:noProof/>
          <w:lang w:eastAsia="zh-CN"/>
        </w:rPr>
        <w:t xml:space="preserve"> NG-RAN node</w:t>
      </w:r>
    </w:p>
    <w:tbl>
      <w:tblPr>
        <w:tblW w:w="9870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69"/>
        <w:gridCol w:w="1021"/>
        <w:gridCol w:w="1078"/>
        <w:gridCol w:w="1588"/>
        <w:gridCol w:w="1758"/>
        <w:gridCol w:w="1078"/>
        <w:gridCol w:w="1078"/>
      </w:tblGrid>
      <w:tr w:rsidR="00FA2A73" w:rsidRPr="00FA2A73" w14:paraId="0049A3D6" w14:textId="77777777" w:rsidTr="00FA2A73">
        <w:trPr>
          <w:tblHeader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9A25BC" w14:textId="77777777" w:rsidR="00FA2A73" w:rsidRPr="00FA2A73" w:rsidRDefault="00FA2A73">
            <w:pPr>
              <w:pStyle w:val="TAH"/>
              <w:rPr>
                <w:i/>
                <w:iCs/>
                <w:noProof/>
                <w:lang w:eastAsia="ko-KR"/>
              </w:rPr>
            </w:pPr>
            <w:r w:rsidRPr="00FA2A73">
              <w:rPr>
                <w:i/>
                <w:iCs/>
                <w:noProof/>
              </w:rPr>
              <w:t>IE/Group Name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A65C8A" w14:textId="77777777" w:rsidR="00FA2A73" w:rsidRPr="00FA2A73" w:rsidRDefault="00FA2A73">
            <w:pPr>
              <w:pStyle w:val="TAH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Presence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38D94D" w14:textId="77777777" w:rsidR="00FA2A73" w:rsidRPr="00FA2A73" w:rsidRDefault="00FA2A73">
            <w:pPr>
              <w:pStyle w:val="TAH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Range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F5172B" w14:textId="77777777" w:rsidR="00FA2A73" w:rsidRPr="00FA2A73" w:rsidRDefault="00FA2A73">
            <w:pPr>
              <w:pStyle w:val="TAH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IE type and reference</w:t>
            </w:r>
          </w:p>
        </w:tc>
        <w:tc>
          <w:tcPr>
            <w:tcW w:w="1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86AF4D" w14:textId="77777777" w:rsidR="00FA2A73" w:rsidRPr="00FA2A73" w:rsidRDefault="00FA2A73">
            <w:pPr>
              <w:pStyle w:val="TAH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Semantics description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FFFF47" w14:textId="77777777" w:rsidR="00FA2A73" w:rsidRPr="00FA2A73" w:rsidRDefault="00FA2A73">
            <w:pPr>
              <w:pStyle w:val="TAH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Criticality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F12C9F" w14:textId="77777777" w:rsidR="00FA2A73" w:rsidRPr="00FA2A73" w:rsidRDefault="00FA2A73">
            <w:pPr>
              <w:pStyle w:val="TAH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Assigned Criticality</w:t>
            </w:r>
          </w:p>
        </w:tc>
      </w:tr>
      <w:tr w:rsidR="00FA2A73" w:rsidRPr="00FA2A73" w14:paraId="4709D7C5" w14:textId="77777777" w:rsidTr="00FA2A73"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1EF494" w14:textId="77777777" w:rsidR="00FA2A73" w:rsidRPr="00FA2A73" w:rsidRDefault="00FA2A73">
            <w:pPr>
              <w:pStyle w:val="TAL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Message Type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998F35" w14:textId="77777777" w:rsidR="00FA2A73" w:rsidRPr="00FA2A73" w:rsidRDefault="00FA2A73">
            <w:pPr>
              <w:pStyle w:val="TAL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M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17CA61" w14:textId="77777777" w:rsidR="00FA2A73" w:rsidRPr="00FA2A73" w:rsidRDefault="00FA2A73">
            <w:pPr>
              <w:pStyle w:val="TAL"/>
              <w:rPr>
                <w:i/>
                <w:iCs/>
                <w:noProof/>
                <w:kern w:val="2"/>
                <w:szCs w:val="22"/>
              </w:rPr>
            </w:pP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BBDB2E" w14:textId="77777777" w:rsidR="00FA2A73" w:rsidRPr="00FA2A73" w:rsidRDefault="00FA2A73">
            <w:pPr>
              <w:pStyle w:val="TAL"/>
              <w:rPr>
                <w:i/>
                <w:iCs/>
                <w:noProof/>
                <w:kern w:val="2"/>
                <w:szCs w:val="22"/>
                <w:lang w:eastAsia="zh-CN"/>
              </w:rPr>
            </w:pPr>
            <w:r w:rsidRPr="00FA2A73">
              <w:rPr>
                <w:i/>
                <w:iCs/>
                <w:noProof/>
                <w:kern w:val="2"/>
                <w:szCs w:val="22"/>
                <w:lang w:eastAsia="zh-CN"/>
              </w:rPr>
              <w:t>9.3.1.1</w:t>
            </w:r>
          </w:p>
        </w:tc>
        <w:tc>
          <w:tcPr>
            <w:tcW w:w="1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D45BCA" w14:textId="77777777" w:rsidR="00FA2A73" w:rsidRPr="00FA2A73" w:rsidRDefault="00FA2A73">
            <w:pPr>
              <w:pStyle w:val="TAL"/>
              <w:rPr>
                <w:i/>
                <w:iCs/>
                <w:noProof/>
                <w:lang w:eastAsia="ko-KR"/>
              </w:rPr>
            </w:pP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D21366" w14:textId="77777777" w:rsidR="00FA2A73" w:rsidRPr="00FA2A73" w:rsidRDefault="00FA2A73">
            <w:pPr>
              <w:pStyle w:val="TAC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YES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3F00AD" w14:textId="77777777" w:rsidR="00FA2A73" w:rsidRPr="00FA2A73" w:rsidRDefault="00FA2A73">
            <w:pPr>
              <w:pStyle w:val="TAC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reject</w:t>
            </w:r>
          </w:p>
        </w:tc>
      </w:tr>
      <w:tr w:rsidR="00FA2A73" w:rsidRPr="00FA2A73" w14:paraId="3BD19004" w14:textId="77777777" w:rsidTr="00FA2A73"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A78232" w14:textId="77777777" w:rsidR="00FA2A73" w:rsidRPr="00FA2A73" w:rsidRDefault="00FA2A73">
            <w:pPr>
              <w:pStyle w:val="TAL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 xml:space="preserve">MBS Session </w:t>
            </w:r>
            <w:r w:rsidRPr="00FA2A73">
              <w:rPr>
                <w:i/>
                <w:iCs/>
                <w:noProof/>
                <w:lang w:eastAsia="zh-CN"/>
              </w:rPr>
              <w:t>ID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3AAC01" w14:textId="77777777" w:rsidR="00FA2A73" w:rsidRPr="00FA2A73" w:rsidRDefault="00FA2A73">
            <w:pPr>
              <w:pStyle w:val="TAL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M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E57529" w14:textId="77777777" w:rsidR="00FA2A73" w:rsidRPr="00FA2A73" w:rsidRDefault="00FA2A73">
            <w:pPr>
              <w:pStyle w:val="TAL"/>
              <w:rPr>
                <w:i/>
                <w:iCs/>
                <w:noProof/>
                <w:kern w:val="2"/>
                <w:szCs w:val="22"/>
              </w:rPr>
            </w:pP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CC74B9" w14:textId="77777777" w:rsidR="00FA2A73" w:rsidRPr="00FA2A73" w:rsidRDefault="00FA2A73">
            <w:pPr>
              <w:pStyle w:val="TAL"/>
              <w:rPr>
                <w:i/>
                <w:iCs/>
                <w:noProof/>
                <w:kern w:val="2"/>
                <w:szCs w:val="22"/>
                <w:lang w:eastAsia="zh-CN"/>
              </w:rPr>
            </w:pPr>
            <w:r w:rsidRPr="00FA2A73">
              <w:rPr>
                <w:i/>
                <w:iCs/>
                <w:noProof/>
                <w:kern w:val="2"/>
                <w:szCs w:val="22"/>
                <w:lang w:eastAsia="zh-CN"/>
              </w:rPr>
              <w:t>9.3.1.206</w:t>
            </w:r>
          </w:p>
        </w:tc>
        <w:tc>
          <w:tcPr>
            <w:tcW w:w="1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A693FC" w14:textId="77777777" w:rsidR="00FA2A73" w:rsidRPr="00FA2A73" w:rsidRDefault="00FA2A73">
            <w:pPr>
              <w:pStyle w:val="TAL"/>
              <w:rPr>
                <w:i/>
                <w:iCs/>
                <w:noProof/>
                <w:lang w:eastAsia="ko-KR"/>
              </w:rPr>
            </w:pP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87D58E" w14:textId="77777777" w:rsidR="00FA2A73" w:rsidRPr="00FA2A73" w:rsidRDefault="00FA2A73">
            <w:pPr>
              <w:pStyle w:val="TAC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YES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188C78" w14:textId="77777777" w:rsidR="00FA2A73" w:rsidRPr="00FA2A73" w:rsidRDefault="00FA2A73">
            <w:pPr>
              <w:pStyle w:val="TAC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reject</w:t>
            </w:r>
          </w:p>
        </w:tc>
      </w:tr>
      <w:tr w:rsidR="00FA2A73" w:rsidRPr="00FA2A73" w14:paraId="71C5EC4E" w14:textId="77777777" w:rsidTr="00FA2A73"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8EBAAC" w14:textId="77777777" w:rsidR="00FA2A73" w:rsidRPr="00FA2A73" w:rsidRDefault="00FA2A73">
            <w:pPr>
              <w:pStyle w:val="TAL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Cause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9C54CB" w14:textId="77777777" w:rsidR="00FA2A73" w:rsidRPr="00FA2A73" w:rsidRDefault="00FA2A73">
            <w:pPr>
              <w:pStyle w:val="TAL"/>
              <w:rPr>
                <w:i/>
                <w:iCs/>
                <w:noProof/>
                <w:lang w:eastAsia="zh-CN"/>
              </w:rPr>
            </w:pPr>
            <w:r w:rsidRPr="00FA2A73">
              <w:rPr>
                <w:rFonts w:cs="Arial"/>
                <w:i/>
                <w:iCs/>
                <w:lang w:eastAsia="zh-CN"/>
              </w:rPr>
              <w:t>M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6DB06A" w14:textId="77777777" w:rsidR="00FA2A73" w:rsidRPr="00FA2A73" w:rsidRDefault="00FA2A73">
            <w:pPr>
              <w:pStyle w:val="TAL"/>
              <w:rPr>
                <w:i/>
                <w:iCs/>
                <w:noProof/>
                <w:kern w:val="2"/>
                <w:szCs w:val="22"/>
                <w:lang w:eastAsia="ko-KR"/>
              </w:rPr>
            </w:pP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157C9F" w14:textId="77777777" w:rsidR="00FA2A73" w:rsidRPr="00FA2A73" w:rsidRDefault="00FA2A73">
            <w:pPr>
              <w:pStyle w:val="TAL"/>
              <w:rPr>
                <w:i/>
                <w:iCs/>
                <w:noProof/>
                <w:kern w:val="2"/>
                <w:szCs w:val="22"/>
                <w:lang w:eastAsia="zh-CN"/>
              </w:rPr>
            </w:pPr>
            <w:r w:rsidRPr="00FA2A73">
              <w:rPr>
                <w:rFonts w:cs="Arial"/>
                <w:i/>
                <w:iCs/>
                <w:kern w:val="2"/>
                <w:szCs w:val="22"/>
              </w:rPr>
              <w:t>9.3.1.2</w:t>
            </w:r>
          </w:p>
        </w:tc>
        <w:tc>
          <w:tcPr>
            <w:tcW w:w="1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5A9662" w14:textId="77777777" w:rsidR="00FA2A73" w:rsidRPr="00FA2A73" w:rsidRDefault="00FA2A73">
            <w:pPr>
              <w:pStyle w:val="TAL"/>
              <w:rPr>
                <w:i/>
                <w:iCs/>
                <w:noProof/>
                <w:lang w:eastAsia="ko-KR"/>
              </w:rPr>
            </w:pP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481767" w14:textId="77777777" w:rsidR="00FA2A73" w:rsidRPr="00FA2A73" w:rsidRDefault="00FA2A73">
            <w:pPr>
              <w:pStyle w:val="TAC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YES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B6902D" w14:textId="77777777" w:rsidR="00FA2A73" w:rsidRPr="00FA2A73" w:rsidRDefault="00FA2A73">
            <w:pPr>
              <w:pStyle w:val="TAC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ignore</w:t>
            </w:r>
          </w:p>
        </w:tc>
      </w:tr>
    </w:tbl>
    <w:p w14:paraId="510763FF" w14:textId="77777777" w:rsidR="00FA2A73" w:rsidRPr="00FA2A73" w:rsidRDefault="00FA2A73" w:rsidP="00FA2A73">
      <w:pPr>
        <w:ind w:left="284"/>
        <w:rPr>
          <w:i/>
          <w:iCs/>
          <w:noProof/>
          <w:lang w:eastAsia="zh-CN"/>
        </w:rPr>
      </w:pPr>
    </w:p>
    <w:p w14:paraId="23940AA0" w14:textId="77777777" w:rsidR="00FA2A73" w:rsidRPr="00FA2A73" w:rsidRDefault="00FA2A73" w:rsidP="00FA2A73">
      <w:pPr>
        <w:pStyle w:val="Heading4"/>
        <w:ind w:left="1702"/>
        <w:rPr>
          <w:i/>
          <w:iCs/>
          <w:lang w:eastAsia="ko-KR"/>
        </w:rPr>
      </w:pPr>
      <w:bookmarkStart w:id="27" w:name="_Toc99123384"/>
      <w:bookmarkStart w:id="28" w:name="_Toc99662188"/>
      <w:r w:rsidRPr="00FA2A73">
        <w:rPr>
          <w:i/>
          <w:iCs/>
        </w:rPr>
        <w:t>9.2.16.8</w:t>
      </w:r>
      <w:r w:rsidRPr="00FA2A73">
        <w:rPr>
          <w:i/>
          <w:iCs/>
        </w:rPr>
        <w:tab/>
        <w:t>BROADCAST SESSION RELASE RESPONSE</w:t>
      </w:r>
      <w:bookmarkEnd w:id="27"/>
      <w:bookmarkEnd w:id="28"/>
    </w:p>
    <w:p w14:paraId="01685F91" w14:textId="77777777" w:rsidR="00FA2A73" w:rsidRPr="00FA2A73" w:rsidRDefault="00FA2A73" w:rsidP="00FA2A73">
      <w:pPr>
        <w:ind w:left="284"/>
        <w:rPr>
          <w:i/>
          <w:iCs/>
          <w:noProof/>
          <w:lang w:eastAsia="zh-CN"/>
        </w:rPr>
      </w:pPr>
      <w:r w:rsidRPr="00FA2A73">
        <w:rPr>
          <w:i/>
          <w:iCs/>
          <w:noProof/>
          <w:lang w:eastAsia="zh-CN"/>
        </w:rPr>
        <w:t>This message is sent by the NG-RAN node to acknowledge the BROADCAST SESSION RELEASE REQUEST</w:t>
      </w:r>
      <w:r w:rsidRPr="00FA2A73">
        <w:rPr>
          <w:rFonts w:eastAsia="MS Mincho"/>
          <w:i/>
          <w:iCs/>
          <w:noProof/>
          <w:lang w:eastAsia="zh-CN"/>
        </w:rPr>
        <w:t xml:space="preserve"> message</w:t>
      </w:r>
      <w:r w:rsidRPr="00FA2A73">
        <w:rPr>
          <w:i/>
          <w:iCs/>
          <w:noProof/>
          <w:lang w:eastAsia="zh-CN"/>
        </w:rPr>
        <w:t>.</w:t>
      </w:r>
    </w:p>
    <w:p w14:paraId="1C26DD13" w14:textId="77777777" w:rsidR="00FA2A73" w:rsidRPr="00FA2A73" w:rsidRDefault="00FA2A73" w:rsidP="00FA2A73">
      <w:pPr>
        <w:ind w:left="284"/>
        <w:rPr>
          <w:i/>
          <w:iCs/>
          <w:noProof/>
          <w:lang w:eastAsia="zh-CN"/>
        </w:rPr>
      </w:pPr>
      <w:r w:rsidRPr="00FA2A73">
        <w:rPr>
          <w:i/>
          <w:iCs/>
          <w:noProof/>
          <w:lang w:eastAsia="zh-CN"/>
        </w:rPr>
        <w:t>Direction: NG-RAN node</w:t>
      </w:r>
      <w:r w:rsidRPr="00FA2A73">
        <w:rPr>
          <w:i/>
          <w:iCs/>
          <w:lang w:eastAsia="zh-CN"/>
        </w:rPr>
        <w:t xml:space="preserve"> </w:t>
      </w:r>
      <w:r w:rsidRPr="00FA2A73">
        <w:rPr>
          <w:i/>
          <w:iCs/>
          <w:lang w:eastAsia="zh-CN"/>
        </w:rPr>
        <w:sym w:font="Symbol" w:char="F0AE"/>
      </w:r>
      <w:r w:rsidRPr="00FA2A73">
        <w:rPr>
          <w:i/>
          <w:iCs/>
          <w:lang w:eastAsia="zh-CN"/>
        </w:rPr>
        <w:t xml:space="preserve"> AMF</w:t>
      </w:r>
    </w:p>
    <w:tbl>
      <w:tblPr>
        <w:tblW w:w="9870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69"/>
        <w:gridCol w:w="1021"/>
        <w:gridCol w:w="1078"/>
        <w:gridCol w:w="1588"/>
        <w:gridCol w:w="1758"/>
        <w:gridCol w:w="1078"/>
        <w:gridCol w:w="1078"/>
      </w:tblGrid>
      <w:tr w:rsidR="00FA2A73" w:rsidRPr="00FA2A73" w14:paraId="5FDDB7BA" w14:textId="77777777" w:rsidTr="00FA2A73">
        <w:trPr>
          <w:tblHeader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FBD981" w14:textId="77777777" w:rsidR="00FA2A73" w:rsidRPr="00FA2A73" w:rsidRDefault="00FA2A73">
            <w:pPr>
              <w:pStyle w:val="TAH"/>
              <w:rPr>
                <w:i/>
                <w:iCs/>
                <w:noProof/>
                <w:lang w:eastAsia="ko-KR"/>
              </w:rPr>
            </w:pPr>
            <w:r w:rsidRPr="00FA2A73">
              <w:rPr>
                <w:i/>
                <w:iCs/>
                <w:noProof/>
              </w:rPr>
              <w:t>IE/Group Name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D3E04C" w14:textId="77777777" w:rsidR="00FA2A73" w:rsidRPr="00FA2A73" w:rsidRDefault="00FA2A73">
            <w:pPr>
              <w:pStyle w:val="TAH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Presence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50AF2B" w14:textId="77777777" w:rsidR="00FA2A73" w:rsidRPr="00FA2A73" w:rsidRDefault="00FA2A73">
            <w:pPr>
              <w:pStyle w:val="TAH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Range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5CE7E6" w14:textId="77777777" w:rsidR="00FA2A73" w:rsidRPr="00FA2A73" w:rsidRDefault="00FA2A73">
            <w:pPr>
              <w:pStyle w:val="TAH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IE type and reference</w:t>
            </w:r>
          </w:p>
        </w:tc>
        <w:tc>
          <w:tcPr>
            <w:tcW w:w="1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395652" w14:textId="77777777" w:rsidR="00FA2A73" w:rsidRPr="00FA2A73" w:rsidRDefault="00FA2A73">
            <w:pPr>
              <w:pStyle w:val="TAH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Semantics description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B1539E" w14:textId="77777777" w:rsidR="00FA2A73" w:rsidRPr="00FA2A73" w:rsidRDefault="00FA2A73">
            <w:pPr>
              <w:pStyle w:val="TAH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Criticality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E1A759" w14:textId="77777777" w:rsidR="00FA2A73" w:rsidRPr="00FA2A73" w:rsidRDefault="00FA2A73">
            <w:pPr>
              <w:pStyle w:val="TAH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Assigned Criticality</w:t>
            </w:r>
          </w:p>
        </w:tc>
      </w:tr>
      <w:tr w:rsidR="00FA2A73" w:rsidRPr="00FA2A73" w14:paraId="6C2624B9" w14:textId="77777777" w:rsidTr="00FA2A73"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DE55D4" w14:textId="77777777" w:rsidR="00FA2A73" w:rsidRPr="00FA2A73" w:rsidRDefault="00FA2A73">
            <w:pPr>
              <w:pStyle w:val="TAL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Message Type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8F7824" w14:textId="77777777" w:rsidR="00FA2A73" w:rsidRPr="00FA2A73" w:rsidRDefault="00FA2A73">
            <w:pPr>
              <w:pStyle w:val="TAL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M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00B38E" w14:textId="77777777" w:rsidR="00FA2A73" w:rsidRPr="00FA2A73" w:rsidRDefault="00FA2A73">
            <w:pPr>
              <w:pStyle w:val="TAL"/>
              <w:rPr>
                <w:i/>
                <w:iCs/>
                <w:noProof/>
                <w:kern w:val="2"/>
                <w:szCs w:val="22"/>
              </w:rPr>
            </w:pP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F50417" w14:textId="77777777" w:rsidR="00FA2A73" w:rsidRPr="00FA2A73" w:rsidRDefault="00FA2A73">
            <w:pPr>
              <w:pStyle w:val="TAL"/>
              <w:rPr>
                <w:i/>
                <w:iCs/>
                <w:noProof/>
                <w:kern w:val="2"/>
                <w:szCs w:val="22"/>
                <w:lang w:eastAsia="zh-CN"/>
              </w:rPr>
            </w:pPr>
            <w:r w:rsidRPr="00FA2A73">
              <w:rPr>
                <w:i/>
                <w:iCs/>
                <w:noProof/>
                <w:kern w:val="2"/>
                <w:szCs w:val="22"/>
                <w:lang w:eastAsia="zh-CN"/>
              </w:rPr>
              <w:t>9.3.1.1</w:t>
            </w:r>
          </w:p>
        </w:tc>
        <w:tc>
          <w:tcPr>
            <w:tcW w:w="1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AA8DFE" w14:textId="77777777" w:rsidR="00FA2A73" w:rsidRPr="00FA2A73" w:rsidRDefault="00FA2A73">
            <w:pPr>
              <w:pStyle w:val="TAL"/>
              <w:rPr>
                <w:i/>
                <w:iCs/>
                <w:noProof/>
                <w:lang w:eastAsia="ko-KR"/>
              </w:rPr>
            </w:pP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16267C" w14:textId="77777777" w:rsidR="00FA2A73" w:rsidRPr="00FA2A73" w:rsidRDefault="00FA2A73">
            <w:pPr>
              <w:pStyle w:val="TAC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YES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CF3B64" w14:textId="77777777" w:rsidR="00FA2A73" w:rsidRPr="00FA2A73" w:rsidRDefault="00FA2A73">
            <w:pPr>
              <w:pStyle w:val="TAC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reject</w:t>
            </w:r>
          </w:p>
        </w:tc>
      </w:tr>
      <w:tr w:rsidR="00FA2A73" w:rsidRPr="00FA2A73" w14:paraId="435F9E29" w14:textId="77777777" w:rsidTr="00FA2A73"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5BAC4B" w14:textId="77777777" w:rsidR="00FA2A73" w:rsidRPr="00FA2A73" w:rsidRDefault="00FA2A73">
            <w:pPr>
              <w:pStyle w:val="TAL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 xml:space="preserve">MBS Session </w:t>
            </w:r>
            <w:r w:rsidRPr="00FA2A73">
              <w:rPr>
                <w:i/>
                <w:iCs/>
                <w:noProof/>
                <w:lang w:eastAsia="zh-CN"/>
              </w:rPr>
              <w:t>ID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ED800D" w14:textId="77777777" w:rsidR="00FA2A73" w:rsidRPr="00FA2A73" w:rsidRDefault="00FA2A73">
            <w:pPr>
              <w:pStyle w:val="TAL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M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566583" w14:textId="77777777" w:rsidR="00FA2A73" w:rsidRPr="00FA2A73" w:rsidRDefault="00FA2A73">
            <w:pPr>
              <w:pStyle w:val="TAL"/>
              <w:rPr>
                <w:i/>
                <w:iCs/>
                <w:noProof/>
                <w:kern w:val="2"/>
                <w:szCs w:val="22"/>
              </w:rPr>
            </w:pP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8136EB" w14:textId="77777777" w:rsidR="00FA2A73" w:rsidRPr="00FA2A73" w:rsidRDefault="00FA2A73">
            <w:pPr>
              <w:pStyle w:val="TAL"/>
              <w:rPr>
                <w:i/>
                <w:iCs/>
                <w:noProof/>
                <w:kern w:val="2"/>
                <w:szCs w:val="22"/>
                <w:lang w:eastAsia="zh-CN"/>
              </w:rPr>
            </w:pPr>
            <w:r w:rsidRPr="00FA2A73">
              <w:rPr>
                <w:i/>
                <w:iCs/>
                <w:noProof/>
                <w:kern w:val="2"/>
                <w:szCs w:val="22"/>
                <w:lang w:eastAsia="zh-CN"/>
              </w:rPr>
              <w:t>9.3.1.206</w:t>
            </w:r>
          </w:p>
        </w:tc>
        <w:tc>
          <w:tcPr>
            <w:tcW w:w="1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24B788" w14:textId="77777777" w:rsidR="00FA2A73" w:rsidRPr="00FA2A73" w:rsidRDefault="00FA2A73">
            <w:pPr>
              <w:pStyle w:val="TAL"/>
              <w:rPr>
                <w:i/>
                <w:iCs/>
                <w:noProof/>
                <w:lang w:eastAsia="ko-KR"/>
              </w:rPr>
            </w:pP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A18DEF" w14:textId="77777777" w:rsidR="00FA2A73" w:rsidRPr="00FA2A73" w:rsidRDefault="00FA2A73">
            <w:pPr>
              <w:pStyle w:val="TAC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YES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CEE623" w14:textId="77777777" w:rsidR="00FA2A73" w:rsidRPr="00FA2A73" w:rsidRDefault="00FA2A73">
            <w:pPr>
              <w:pStyle w:val="TAC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reject</w:t>
            </w:r>
          </w:p>
        </w:tc>
      </w:tr>
      <w:tr w:rsidR="00FA2A73" w:rsidRPr="00FA2A73" w14:paraId="7273CA5F" w14:textId="77777777" w:rsidTr="00FA2A73"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4375BE" w14:textId="77777777" w:rsidR="00FA2A73" w:rsidRPr="00FA2A73" w:rsidRDefault="00FA2A73">
            <w:pPr>
              <w:pStyle w:val="TAL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Criticality Diagnostics</w:t>
            </w:r>
            <w:r w:rsidRPr="00FA2A73">
              <w:rPr>
                <w:i/>
                <w:iCs/>
              </w:rPr>
              <w:t xml:space="preserve"> 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08D49D" w14:textId="77777777" w:rsidR="00FA2A73" w:rsidRPr="00FA2A73" w:rsidRDefault="00FA2A73">
            <w:pPr>
              <w:pStyle w:val="TAL"/>
              <w:rPr>
                <w:i/>
                <w:iCs/>
                <w:noProof/>
                <w:lang w:eastAsia="zh-CN"/>
              </w:rPr>
            </w:pPr>
            <w:r w:rsidRPr="00FA2A73">
              <w:rPr>
                <w:i/>
                <w:iCs/>
                <w:noProof/>
                <w:lang w:eastAsia="zh-CN"/>
              </w:rPr>
              <w:t>O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D155AA" w14:textId="77777777" w:rsidR="00FA2A73" w:rsidRPr="00FA2A73" w:rsidRDefault="00FA2A73">
            <w:pPr>
              <w:pStyle w:val="TAL"/>
              <w:rPr>
                <w:i/>
                <w:iCs/>
                <w:noProof/>
                <w:kern w:val="2"/>
                <w:szCs w:val="22"/>
                <w:lang w:eastAsia="ko-KR"/>
              </w:rPr>
            </w:pP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D0314D" w14:textId="77777777" w:rsidR="00FA2A73" w:rsidRPr="00FA2A73" w:rsidRDefault="00FA2A73">
            <w:pPr>
              <w:pStyle w:val="TAL"/>
              <w:rPr>
                <w:i/>
                <w:iCs/>
                <w:noProof/>
                <w:kern w:val="2"/>
                <w:szCs w:val="22"/>
                <w:lang w:eastAsia="zh-CN"/>
              </w:rPr>
            </w:pPr>
            <w:r w:rsidRPr="00FA2A73">
              <w:rPr>
                <w:rFonts w:cs="Arial"/>
                <w:i/>
                <w:iCs/>
                <w:kern w:val="2"/>
                <w:szCs w:val="22"/>
              </w:rPr>
              <w:t>9.3.1.3</w:t>
            </w:r>
          </w:p>
        </w:tc>
        <w:tc>
          <w:tcPr>
            <w:tcW w:w="1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0028F3" w14:textId="77777777" w:rsidR="00FA2A73" w:rsidRPr="00FA2A73" w:rsidRDefault="00FA2A73">
            <w:pPr>
              <w:pStyle w:val="TAL"/>
              <w:rPr>
                <w:i/>
                <w:iCs/>
                <w:noProof/>
                <w:lang w:eastAsia="ko-KR"/>
              </w:rPr>
            </w:pP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2F9AD0" w14:textId="77777777" w:rsidR="00FA2A73" w:rsidRPr="00FA2A73" w:rsidRDefault="00FA2A73">
            <w:pPr>
              <w:pStyle w:val="TAC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YES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5301AB" w14:textId="77777777" w:rsidR="00FA2A73" w:rsidRPr="00FA2A73" w:rsidRDefault="00FA2A73">
            <w:pPr>
              <w:pStyle w:val="TAC"/>
              <w:rPr>
                <w:i/>
                <w:iCs/>
                <w:noProof/>
              </w:rPr>
            </w:pPr>
            <w:r w:rsidRPr="00FA2A73">
              <w:rPr>
                <w:i/>
                <w:iCs/>
                <w:noProof/>
              </w:rPr>
              <w:t>ignore</w:t>
            </w:r>
          </w:p>
        </w:tc>
      </w:tr>
    </w:tbl>
    <w:p w14:paraId="02553CC5" w14:textId="41072A21" w:rsidR="00FA2A73" w:rsidRPr="00FA2A73" w:rsidRDefault="00FA2A73" w:rsidP="00FA2A73">
      <w:pPr>
        <w:ind w:left="284"/>
        <w:rPr>
          <w:i/>
          <w:iCs/>
          <w:lang w:val="en-US"/>
        </w:rPr>
      </w:pPr>
    </w:p>
    <w:p w14:paraId="4AE7F9BF" w14:textId="4064F259" w:rsidR="00FA2A73" w:rsidRPr="00FA2A73" w:rsidRDefault="00FA2A73" w:rsidP="00FA2A73">
      <w:pPr>
        <w:ind w:left="284"/>
        <w:rPr>
          <w:i/>
          <w:iCs/>
          <w:lang w:val="en-US"/>
        </w:rPr>
      </w:pPr>
    </w:p>
    <w:p w14:paraId="6693E140" w14:textId="77777777" w:rsidR="00FA2A73" w:rsidRPr="00FA2A73" w:rsidRDefault="00FA2A73" w:rsidP="00FA2A73">
      <w:pPr>
        <w:pStyle w:val="Heading4"/>
        <w:ind w:left="1702"/>
        <w:rPr>
          <w:i/>
          <w:iCs/>
          <w:lang w:eastAsia="ko-KR"/>
        </w:rPr>
      </w:pPr>
      <w:bookmarkStart w:id="29" w:name="_Toc99123390"/>
      <w:bookmarkStart w:id="30" w:name="_Toc99662195"/>
      <w:r w:rsidRPr="00FA2A73">
        <w:rPr>
          <w:i/>
          <w:iCs/>
        </w:rPr>
        <w:lastRenderedPageBreak/>
        <w:t>9.2.17.6</w:t>
      </w:r>
      <w:r w:rsidRPr="00FA2A73">
        <w:rPr>
          <w:i/>
          <w:iCs/>
        </w:rPr>
        <w:tab/>
      </w:r>
      <w:r w:rsidRPr="00FA2A73">
        <w:rPr>
          <w:i/>
          <w:iCs/>
          <w:lang w:eastAsia="ja-JP"/>
        </w:rPr>
        <w:t>MULTICAST SESSION ACTIVATION REQUEST</w:t>
      </w:r>
      <w:bookmarkEnd w:id="29"/>
      <w:bookmarkEnd w:id="30"/>
    </w:p>
    <w:p w14:paraId="5235502E" w14:textId="77777777" w:rsidR="00FA2A73" w:rsidRPr="00FA2A73" w:rsidRDefault="00FA2A73" w:rsidP="00FA2A73">
      <w:pPr>
        <w:ind w:left="284"/>
        <w:rPr>
          <w:i/>
          <w:iCs/>
        </w:rPr>
      </w:pPr>
      <w:r w:rsidRPr="00FA2A73">
        <w:rPr>
          <w:i/>
          <w:iCs/>
        </w:rPr>
        <w:t>This message is sent by the AMF to a NG-RAN node to request for activating the MBS resources.</w:t>
      </w:r>
    </w:p>
    <w:p w14:paraId="6251DF2F" w14:textId="77777777" w:rsidR="00FA2A73" w:rsidRPr="00FA2A73" w:rsidRDefault="00FA2A73" w:rsidP="00FA2A73">
      <w:pPr>
        <w:ind w:left="284"/>
        <w:rPr>
          <w:i/>
          <w:iCs/>
        </w:rPr>
      </w:pPr>
      <w:r w:rsidRPr="00FA2A73">
        <w:rPr>
          <w:i/>
          <w:iCs/>
        </w:rPr>
        <w:t xml:space="preserve">Direction: AMF </w:t>
      </w:r>
      <w:r w:rsidRPr="00FA2A73">
        <w:rPr>
          <w:i/>
          <w:iCs/>
        </w:rPr>
        <w:sym w:font="Symbol" w:char="F0AE"/>
      </w:r>
      <w:r w:rsidRPr="00FA2A73">
        <w:rPr>
          <w:i/>
          <w:iCs/>
        </w:rPr>
        <w:t xml:space="preserve"> NG-RAN node</w:t>
      </w:r>
    </w:p>
    <w:tbl>
      <w:tblPr>
        <w:tblW w:w="9870" w:type="dxa"/>
        <w:tblInd w:w="22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69"/>
        <w:gridCol w:w="1021"/>
        <w:gridCol w:w="1078"/>
        <w:gridCol w:w="1588"/>
        <w:gridCol w:w="1758"/>
        <w:gridCol w:w="1078"/>
        <w:gridCol w:w="1078"/>
      </w:tblGrid>
      <w:tr w:rsidR="00FA2A73" w:rsidRPr="00FA2A73" w14:paraId="1B60047F" w14:textId="77777777" w:rsidTr="00FA2A73"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EBEC2E" w14:textId="77777777" w:rsidR="00FA2A73" w:rsidRPr="00FA2A73" w:rsidRDefault="00FA2A73">
            <w:pPr>
              <w:pStyle w:val="TAH"/>
              <w:rPr>
                <w:i/>
                <w:iCs/>
                <w:lang w:eastAsia="ja-JP"/>
              </w:rPr>
            </w:pPr>
            <w:r w:rsidRPr="00FA2A73">
              <w:rPr>
                <w:i/>
                <w:iCs/>
                <w:lang w:eastAsia="ja-JP"/>
              </w:rPr>
              <w:t>IE/Group Name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D0A64E" w14:textId="77777777" w:rsidR="00FA2A73" w:rsidRPr="00FA2A73" w:rsidRDefault="00FA2A73">
            <w:pPr>
              <w:pStyle w:val="TAH"/>
              <w:rPr>
                <w:i/>
                <w:iCs/>
                <w:lang w:eastAsia="ja-JP"/>
              </w:rPr>
            </w:pPr>
            <w:r w:rsidRPr="00FA2A73">
              <w:rPr>
                <w:i/>
                <w:iCs/>
                <w:lang w:eastAsia="ja-JP"/>
              </w:rPr>
              <w:t>Presence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88F971" w14:textId="77777777" w:rsidR="00FA2A73" w:rsidRPr="00FA2A73" w:rsidRDefault="00FA2A73">
            <w:pPr>
              <w:pStyle w:val="TAH"/>
              <w:rPr>
                <w:i/>
                <w:iCs/>
                <w:lang w:eastAsia="ja-JP"/>
              </w:rPr>
            </w:pPr>
            <w:r w:rsidRPr="00FA2A73">
              <w:rPr>
                <w:i/>
                <w:iCs/>
                <w:lang w:eastAsia="ja-JP"/>
              </w:rPr>
              <w:t>Range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D64EAC" w14:textId="77777777" w:rsidR="00FA2A73" w:rsidRPr="00FA2A73" w:rsidRDefault="00FA2A73">
            <w:pPr>
              <w:pStyle w:val="TAH"/>
              <w:rPr>
                <w:i/>
                <w:iCs/>
                <w:lang w:eastAsia="ja-JP"/>
              </w:rPr>
            </w:pPr>
            <w:r w:rsidRPr="00FA2A73">
              <w:rPr>
                <w:i/>
                <w:iCs/>
                <w:lang w:eastAsia="ja-JP"/>
              </w:rPr>
              <w:t>IE type and reference</w:t>
            </w:r>
          </w:p>
        </w:tc>
        <w:tc>
          <w:tcPr>
            <w:tcW w:w="1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950888" w14:textId="77777777" w:rsidR="00FA2A73" w:rsidRPr="00FA2A73" w:rsidRDefault="00FA2A73">
            <w:pPr>
              <w:pStyle w:val="TAH"/>
              <w:rPr>
                <w:i/>
                <w:iCs/>
                <w:lang w:eastAsia="ja-JP"/>
              </w:rPr>
            </w:pPr>
            <w:r w:rsidRPr="00FA2A73">
              <w:rPr>
                <w:i/>
                <w:iCs/>
                <w:lang w:eastAsia="ja-JP"/>
              </w:rPr>
              <w:t>Semantics description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752067" w14:textId="77777777" w:rsidR="00FA2A73" w:rsidRPr="00FA2A73" w:rsidRDefault="00FA2A73">
            <w:pPr>
              <w:pStyle w:val="TAH"/>
              <w:rPr>
                <w:i/>
                <w:iCs/>
                <w:lang w:eastAsia="ja-JP"/>
              </w:rPr>
            </w:pPr>
            <w:r w:rsidRPr="00FA2A73">
              <w:rPr>
                <w:i/>
                <w:iCs/>
                <w:lang w:eastAsia="ja-JP"/>
              </w:rPr>
              <w:t>Criticality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68BE7A" w14:textId="77777777" w:rsidR="00FA2A73" w:rsidRPr="00FA2A73" w:rsidRDefault="00FA2A73">
            <w:pPr>
              <w:pStyle w:val="TAH"/>
              <w:rPr>
                <w:i/>
                <w:iCs/>
                <w:lang w:eastAsia="ja-JP"/>
              </w:rPr>
            </w:pPr>
            <w:r w:rsidRPr="00FA2A73">
              <w:rPr>
                <w:i/>
                <w:iCs/>
                <w:lang w:eastAsia="ja-JP"/>
              </w:rPr>
              <w:t>Assigned Criticality</w:t>
            </w:r>
          </w:p>
        </w:tc>
      </w:tr>
      <w:tr w:rsidR="00FA2A73" w:rsidRPr="00FA2A73" w14:paraId="67EC5671" w14:textId="77777777" w:rsidTr="00FA2A73"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993C20" w14:textId="77777777" w:rsidR="00FA2A73" w:rsidRPr="00FA2A73" w:rsidRDefault="00FA2A73">
            <w:pPr>
              <w:pStyle w:val="TAL"/>
              <w:rPr>
                <w:i/>
                <w:iCs/>
                <w:lang w:eastAsia="ja-JP"/>
              </w:rPr>
            </w:pPr>
            <w:r w:rsidRPr="00FA2A73">
              <w:rPr>
                <w:i/>
                <w:iCs/>
                <w:lang w:eastAsia="ja-JP"/>
              </w:rPr>
              <w:t>Message Type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A4761D" w14:textId="77777777" w:rsidR="00FA2A73" w:rsidRPr="00FA2A73" w:rsidRDefault="00FA2A73">
            <w:pPr>
              <w:pStyle w:val="TAL"/>
              <w:rPr>
                <w:i/>
                <w:iCs/>
                <w:lang w:eastAsia="ja-JP"/>
              </w:rPr>
            </w:pPr>
            <w:r w:rsidRPr="00FA2A73">
              <w:rPr>
                <w:i/>
                <w:iCs/>
                <w:lang w:eastAsia="ja-JP"/>
              </w:rPr>
              <w:t>M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53EBE2" w14:textId="77777777" w:rsidR="00FA2A73" w:rsidRPr="00FA2A73" w:rsidRDefault="00FA2A73">
            <w:pPr>
              <w:pStyle w:val="TAL"/>
              <w:rPr>
                <w:i/>
                <w:iCs/>
                <w:lang w:eastAsia="ja-JP"/>
              </w:rPr>
            </w:pP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8D2387" w14:textId="77777777" w:rsidR="00FA2A73" w:rsidRPr="00FA2A73" w:rsidRDefault="00FA2A73">
            <w:pPr>
              <w:pStyle w:val="TAC"/>
              <w:jc w:val="left"/>
              <w:rPr>
                <w:i/>
                <w:iCs/>
                <w:lang w:eastAsia="ja-JP"/>
              </w:rPr>
            </w:pPr>
            <w:r w:rsidRPr="00FA2A73">
              <w:rPr>
                <w:i/>
                <w:iCs/>
                <w:lang w:eastAsia="ja-JP"/>
              </w:rPr>
              <w:t>9.3.1.1</w:t>
            </w:r>
          </w:p>
        </w:tc>
        <w:tc>
          <w:tcPr>
            <w:tcW w:w="1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98D77E" w14:textId="77777777" w:rsidR="00FA2A73" w:rsidRPr="00FA2A73" w:rsidRDefault="00FA2A73">
            <w:pPr>
              <w:pStyle w:val="TAL"/>
              <w:rPr>
                <w:i/>
                <w:iCs/>
                <w:lang w:eastAsia="ja-JP"/>
              </w:rPr>
            </w:pP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8FFABB" w14:textId="77777777" w:rsidR="00FA2A73" w:rsidRPr="00FA2A73" w:rsidRDefault="00FA2A73">
            <w:pPr>
              <w:pStyle w:val="TAC"/>
              <w:rPr>
                <w:i/>
                <w:iCs/>
                <w:lang w:eastAsia="ja-JP"/>
              </w:rPr>
            </w:pPr>
            <w:r w:rsidRPr="00FA2A73">
              <w:rPr>
                <w:i/>
                <w:iCs/>
                <w:lang w:eastAsia="ja-JP"/>
              </w:rPr>
              <w:t>YES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92985F" w14:textId="77777777" w:rsidR="00FA2A73" w:rsidRPr="00FA2A73" w:rsidRDefault="00FA2A73">
            <w:pPr>
              <w:pStyle w:val="TAC"/>
              <w:rPr>
                <w:i/>
                <w:iCs/>
                <w:lang w:eastAsia="ja-JP"/>
              </w:rPr>
            </w:pPr>
            <w:r w:rsidRPr="00FA2A73">
              <w:rPr>
                <w:i/>
                <w:iCs/>
                <w:lang w:eastAsia="ja-JP"/>
              </w:rPr>
              <w:t>reject</w:t>
            </w:r>
          </w:p>
        </w:tc>
      </w:tr>
      <w:tr w:rsidR="00FA2A73" w:rsidRPr="00FA2A73" w14:paraId="5EA53019" w14:textId="77777777" w:rsidTr="00FA2A73"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BD1666" w14:textId="77777777" w:rsidR="00FA2A73" w:rsidRPr="00FA2A73" w:rsidRDefault="00FA2A73">
            <w:pPr>
              <w:pStyle w:val="TAL"/>
              <w:rPr>
                <w:rFonts w:eastAsia="Malgun Gothic"/>
                <w:i/>
                <w:iCs/>
                <w:lang w:eastAsia="zh-CN"/>
              </w:rPr>
            </w:pPr>
            <w:r w:rsidRPr="00FA2A73">
              <w:rPr>
                <w:rFonts w:cs="Arial"/>
                <w:i/>
                <w:iCs/>
              </w:rPr>
              <w:t>MBS Session ID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112FBB" w14:textId="77777777" w:rsidR="00FA2A73" w:rsidRPr="00FA2A73" w:rsidRDefault="00FA2A73">
            <w:pPr>
              <w:pStyle w:val="TAL"/>
              <w:rPr>
                <w:rFonts w:eastAsia="Malgun Gothic"/>
                <w:i/>
                <w:iCs/>
                <w:lang w:eastAsia="zh-CN"/>
              </w:rPr>
            </w:pPr>
            <w:r w:rsidRPr="00FA2A73">
              <w:rPr>
                <w:rFonts w:cs="Arial"/>
                <w:i/>
                <w:iCs/>
              </w:rPr>
              <w:t>M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60E955" w14:textId="77777777" w:rsidR="00FA2A73" w:rsidRPr="00FA2A73" w:rsidRDefault="00FA2A73">
            <w:pPr>
              <w:pStyle w:val="TAL"/>
              <w:rPr>
                <w:i/>
                <w:iCs/>
                <w:lang w:eastAsia="ja-JP"/>
              </w:rPr>
            </w:pP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E437E6" w14:textId="77777777" w:rsidR="00FA2A73" w:rsidRPr="00FA2A73" w:rsidRDefault="00FA2A73">
            <w:pPr>
              <w:pStyle w:val="TAL"/>
              <w:rPr>
                <w:rFonts w:eastAsia="Malgun Gothic"/>
                <w:i/>
                <w:iCs/>
                <w:lang w:eastAsia="zh-CN"/>
              </w:rPr>
            </w:pPr>
            <w:r w:rsidRPr="00FA2A73">
              <w:rPr>
                <w:rFonts w:cs="Arial"/>
                <w:i/>
                <w:iCs/>
              </w:rPr>
              <w:t>9.3.1.206</w:t>
            </w:r>
          </w:p>
        </w:tc>
        <w:tc>
          <w:tcPr>
            <w:tcW w:w="1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413A1D" w14:textId="77777777" w:rsidR="00FA2A73" w:rsidRPr="00FA2A73" w:rsidRDefault="00FA2A73">
            <w:pPr>
              <w:pStyle w:val="TAL"/>
              <w:rPr>
                <w:i/>
                <w:iCs/>
                <w:lang w:eastAsia="ja-JP"/>
              </w:rPr>
            </w:pP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5F2FEC" w14:textId="77777777" w:rsidR="00FA2A73" w:rsidRPr="00FA2A73" w:rsidRDefault="00FA2A73">
            <w:pPr>
              <w:pStyle w:val="TAC"/>
              <w:rPr>
                <w:i/>
                <w:iCs/>
                <w:lang w:eastAsia="ja-JP"/>
              </w:rPr>
            </w:pPr>
            <w:r w:rsidRPr="00FA2A73">
              <w:rPr>
                <w:i/>
                <w:iCs/>
                <w:lang w:eastAsia="ja-JP"/>
              </w:rPr>
              <w:t>YES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BE2BDB" w14:textId="77777777" w:rsidR="00FA2A73" w:rsidRPr="00FA2A73" w:rsidRDefault="00FA2A73">
            <w:pPr>
              <w:pStyle w:val="TAC"/>
              <w:rPr>
                <w:i/>
                <w:iCs/>
                <w:lang w:eastAsia="ja-JP"/>
              </w:rPr>
            </w:pPr>
            <w:r w:rsidRPr="00FA2A73">
              <w:rPr>
                <w:i/>
                <w:iCs/>
                <w:lang w:eastAsia="ja-JP"/>
              </w:rPr>
              <w:t>reject</w:t>
            </w:r>
          </w:p>
        </w:tc>
      </w:tr>
      <w:tr w:rsidR="00FA2A73" w:rsidRPr="00FA2A73" w14:paraId="2DBDD1D1" w14:textId="77777777" w:rsidTr="00FA2A73"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330A20" w14:textId="77777777" w:rsidR="00FA2A73" w:rsidRPr="00FA2A73" w:rsidRDefault="00FA2A73">
            <w:pPr>
              <w:pStyle w:val="TAL"/>
              <w:rPr>
                <w:rFonts w:cs="Arial"/>
                <w:i/>
                <w:iCs/>
                <w:lang w:eastAsia="ko-KR"/>
              </w:rPr>
            </w:pPr>
            <w:r w:rsidRPr="00FA2A73">
              <w:rPr>
                <w:i/>
                <w:iCs/>
                <w:lang w:eastAsia="ja-JP"/>
              </w:rPr>
              <w:t>Multicast Session Activation Request Transfer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181555" w14:textId="77777777" w:rsidR="00FA2A73" w:rsidRPr="00FA2A73" w:rsidRDefault="00FA2A73">
            <w:pPr>
              <w:pStyle w:val="TAL"/>
              <w:rPr>
                <w:rFonts w:cs="Arial"/>
                <w:i/>
                <w:iCs/>
              </w:rPr>
            </w:pPr>
            <w:r w:rsidRPr="00FA2A73">
              <w:rPr>
                <w:rFonts w:eastAsia="Malgun Gothic" w:cs="Arial"/>
                <w:i/>
                <w:iCs/>
                <w:lang w:eastAsia="zh-CN"/>
              </w:rPr>
              <w:t>M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F7686C" w14:textId="77777777" w:rsidR="00FA2A73" w:rsidRPr="00FA2A73" w:rsidRDefault="00FA2A73">
            <w:pPr>
              <w:pStyle w:val="TAL"/>
              <w:rPr>
                <w:i/>
                <w:iCs/>
                <w:lang w:eastAsia="ja-JP"/>
              </w:rPr>
            </w:pP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6DE275" w14:textId="77777777" w:rsidR="00FA2A73" w:rsidRPr="00FA2A73" w:rsidRDefault="00FA2A73">
            <w:pPr>
              <w:pStyle w:val="TAL"/>
              <w:rPr>
                <w:rFonts w:cs="Arial"/>
                <w:i/>
                <w:iCs/>
                <w:lang w:eastAsia="ko-KR"/>
              </w:rPr>
            </w:pPr>
            <w:r w:rsidRPr="00FA2A73">
              <w:rPr>
                <w:rFonts w:cs="Arial"/>
                <w:i/>
                <w:iCs/>
                <w:kern w:val="2"/>
                <w:szCs w:val="22"/>
              </w:rPr>
              <w:t>OCTET STRING</w:t>
            </w:r>
          </w:p>
        </w:tc>
        <w:tc>
          <w:tcPr>
            <w:tcW w:w="1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957993" w14:textId="77777777" w:rsidR="00FA2A73" w:rsidRPr="00FA2A73" w:rsidRDefault="00FA2A73">
            <w:pPr>
              <w:pStyle w:val="TAL"/>
              <w:rPr>
                <w:i/>
                <w:iCs/>
                <w:lang w:eastAsia="ja-JP"/>
              </w:rPr>
            </w:pPr>
            <w:r w:rsidRPr="00FA2A73">
              <w:rPr>
                <w:i/>
                <w:iCs/>
              </w:rPr>
              <w:t xml:space="preserve">Containing the </w:t>
            </w:r>
            <w:r w:rsidRPr="00FA2A73">
              <w:rPr>
                <w:rFonts w:cs="Arial"/>
                <w:bCs/>
                <w:i/>
                <w:iCs/>
                <w:lang w:eastAsia="zh-CN"/>
              </w:rPr>
              <w:t>Multicast Session Activation Request Transfer</w:t>
            </w:r>
            <w:r w:rsidRPr="00FA2A73">
              <w:rPr>
                <w:rFonts w:cs="Arial"/>
                <w:bCs/>
                <w:i/>
                <w:iCs/>
              </w:rPr>
              <w:t xml:space="preserve"> IE specified</w:t>
            </w:r>
            <w:r w:rsidRPr="00FA2A73">
              <w:rPr>
                <w:i/>
                <w:iCs/>
              </w:rPr>
              <w:t xml:space="preserve"> in subclause 9.3.5.11.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65B26E" w14:textId="77777777" w:rsidR="00FA2A73" w:rsidRPr="00FA2A73" w:rsidRDefault="00FA2A73">
            <w:pPr>
              <w:pStyle w:val="TAC"/>
              <w:rPr>
                <w:i/>
                <w:iCs/>
                <w:lang w:eastAsia="ja-JP"/>
              </w:rPr>
            </w:pPr>
            <w:r w:rsidRPr="00FA2A73">
              <w:rPr>
                <w:i/>
                <w:iCs/>
                <w:noProof/>
                <w:kern w:val="2"/>
                <w:szCs w:val="22"/>
              </w:rPr>
              <w:t>YES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7AD804" w14:textId="77777777" w:rsidR="00FA2A73" w:rsidRPr="00FA2A73" w:rsidRDefault="00FA2A73">
            <w:pPr>
              <w:pStyle w:val="TAC"/>
              <w:rPr>
                <w:i/>
                <w:iCs/>
                <w:lang w:eastAsia="ja-JP"/>
              </w:rPr>
            </w:pPr>
            <w:r w:rsidRPr="00FA2A73">
              <w:rPr>
                <w:i/>
                <w:iCs/>
                <w:noProof/>
                <w:kern w:val="2"/>
                <w:szCs w:val="22"/>
              </w:rPr>
              <w:t>reject</w:t>
            </w:r>
          </w:p>
        </w:tc>
      </w:tr>
    </w:tbl>
    <w:p w14:paraId="662719E3" w14:textId="77777777" w:rsidR="00FA2A73" w:rsidRPr="00FA2A73" w:rsidRDefault="00FA2A73" w:rsidP="00FA2A73">
      <w:pPr>
        <w:ind w:left="284"/>
        <w:rPr>
          <w:i/>
          <w:iCs/>
          <w:lang w:eastAsia="ko-KR"/>
        </w:rPr>
      </w:pPr>
    </w:p>
    <w:p w14:paraId="051906F0" w14:textId="77777777" w:rsidR="00FA2A73" w:rsidRDefault="00FA2A73" w:rsidP="00FA2A73">
      <w:pPr>
        <w:pStyle w:val="Heading4"/>
        <w:ind w:left="1702"/>
      </w:pPr>
      <w:bookmarkStart w:id="31" w:name="_Toc99123391"/>
      <w:bookmarkStart w:id="32" w:name="_Toc99662196"/>
      <w:r w:rsidRPr="00FA2A73">
        <w:rPr>
          <w:i/>
          <w:iCs/>
        </w:rPr>
        <w:t>9.2.17.7</w:t>
      </w:r>
      <w:r>
        <w:tab/>
      </w:r>
      <w:r>
        <w:rPr>
          <w:lang w:eastAsia="ja-JP"/>
        </w:rPr>
        <w:t>MULTICAST SESSION ACTIVATION RESPONSE</w:t>
      </w:r>
      <w:bookmarkEnd w:id="31"/>
      <w:bookmarkEnd w:id="32"/>
    </w:p>
    <w:p w14:paraId="2C2BE720" w14:textId="77777777" w:rsidR="00FA2A73" w:rsidRDefault="00FA2A73" w:rsidP="00FA2A73">
      <w:r>
        <w:t>This message is sent by the NG-RAN node to the AMF to indicate that the MBS resources have been activated.</w:t>
      </w:r>
    </w:p>
    <w:p w14:paraId="2B4E8A79" w14:textId="77777777" w:rsidR="00FA2A73" w:rsidRDefault="00FA2A73" w:rsidP="00FA2A73">
      <w:r>
        <w:t xml:space="preserve">Direction: NG-RAN node </w:t>
      </w:r>
      <w:r>
        <w:sym w:font="Symbol" w:char="F0AE"/>
      </w:r>
      <w:r>
        <w:t xml:space="preserve"> AMF</w:t>
      </w:r>
    </w:p>
    <w:tbl>
      <w:tblPr>
        <w:tblW w:w="9870" w:type="dxa"/>
        <w:tblInd w:w="-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69"/>
        <w:gridCol w:w="1021"/>
        <w:gridCol w:w="1078"/>
        <w:gridCol w:w="1588"/>
        <w:gridCol w:w="1758"/>
        <w:gridCol w:w="1078"/>
        <w:gridCol w:w="1078"/>
      </w:tblGrid>
      <w:tr w:rsidR="00FA2A73" w14:paraId="48B651B7" w14:textId="77777777" w:rsidTr="00FA2A73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23013F" w14:textId="77777777" w:rsidR="00FA2A73" w:rsidRDefault="00FA2A73">
            <w:pPr>
              <w:pStyle w:val="TAH"/>
              <w:rPr>
                <w:lang w:eastAsia="ja-JP"/>
              </w:rPr>
            </w:pPr>
            <w:r>
              <w:rPr>
                <w:lang w:eastAsia="ja-JP"/>
              </w:rPr>
              <w:t>IE/Group Name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F3BE0D" w14:textId="77777777" w:rsidR="00FA2A73" w:rsidRDefault="00FA2A73">
            <w:pPr>
              <w:pStyle w:val="TAH"/>
              <w:rPr>
                <w:lang w:eastAsia="ja-JP"/>
              </w:rPr>
            </w:pPr>
            <w:r>
              <w:rPr>
                <w:lang w:eastAsia="ja-JP"/>
              </w:rPr>
              <w:t>Presence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CEF5C8" w14:textId="77777777" w:rsidR="00FA2A73" w:rsidRDefault="00FA2A73">
            <w:pPr>
              <w:pStyle w:val="TAH"/>
              <w:rPr>
                <w:lang w:eastAsia="ja-JP"/>
              </w:rPr>
            </w:pPr>
            <w:r>
              <w:rPr>
                <w:lang w:eastAsia="ja-JP"/>
              </w:rPr>
              <w:t>Range</w:t>
            </w:r>
          </w:p>
        </w:tc>
        <w:tc>
          <w:tcPr>
            <w:tcW w:w="1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B7B346" w14:textId="77777777" w:rsidR="00FA2A73" w:rsidRDefault="00FA2A73">
            <w:pPr>
              <w:pStyle w:val="TAH"/>
              <w:rPr>
                <w:lang w:eastAsia="ja-JP"/>
              </w:rPr>
            </w:pPr>
            <w:r>
              <w:rPr>
                <w:lang w:eastAsia="ja-JP"/>
              </w:rPr>
              <w:t>IE type and reference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65786B" w14:textId="77777777" w:rsidR="00FA2A73" w:rsidRDefault="00FA2A73">
            <w:pPr>
              <w:pStyle w:val="TAH"/>
              <w:rPr>
                <w:lang w:eastAsia="ja-JP"/>
              </w:rPr>
            </w:pPr>
            <w:r>
              <w:rPr>
                <w:lang w:eastAsia="ja-JP"/>
              </w:rPr>
              <w:t>Semantics description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C9819B" w14:textId="77777777" w:rsidR="00FA2A73" w:rsidRDefault="00FA2A73">
            <w:pPr>
              <w:pStyle w:val="TAH"/>
              <w:rPr>
                <w:lang w:eastAsia="ja-JP"/>
              </w:rPr>
            </w:pPr>
            <w:r>
              <w:rPr>
                <w:lang w:eastAsia="ja-JP"/>
              </w:rPr>
              <w:t>Criticality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7DDDE5" w14:textId="77777777" w:rsidR="00FA2A73" w:rsidRDefault="00FA2A73">
            <w:pPr>
              <w:pStyle w:val="TAH"/>
              <w:rPr>
                <w:lang w:eastAsia="ja-JP"/>
              </w:rPr>
            </w:pPr>
            <w:r>
              <w:rPr>
                <w:lang w:eastAsia="ja-JP"/>
              </w:rPr>
              <w:t>Assigned Criticality</w:t>
            </w:r>
          </w:p>
        </w:tc>
      </w:tr>
      <w:tr w:rsidR="00FA2A73" w14:paraId="53455E33" w14:textId="77777777" w:rsidTr="00FA2A73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69A3D0" w14:textId="77777777" w:rsidR="00FA2A73" w:rsidRDefault="00FA2A73">
            <w:pPr>
              <w:pStyle w:val="TAL"/>
              <w:rPr>
                <w:lang w:eastAsia="ja-JP"/>
              </w:rPr>
            </w:pPr>
            <w:r>
              <w:rPr>
                <w:lang w:eastAsia="ja-JP"/>
              </w:rPr>
              <w:t>Message Type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BE1D3C" w14:textId="77777777" w:rsidR="00FA2A73" w:rsidRDefault="00FA2A73">
            <w:pPr>
              <w:pStyle w:val="TAL"/>
              <w:rPr>
                <w:lang w:eastAsia="ja-JP"/>
              </w:rPr>
            </w:pPr>
            <w:r>
              <w:rPr>
                <w:lang w:eastAsia="ja-JP"/>
              </w:rPr>
              <w:t>M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7442E3" w14:textId="77777777" w:rsidR="00FA2A73" w:rsidRDefault="00FA2A73">
            <w:pPr>
              <w:pStyle w:val="TAL"/>
              <w:rPr>
                <w:lang w:eastAsia="ja-JP"/>
              </w:rPr>
            </w:pPr>
          </w:p>
        </w:tc>
        <w:tc>
          <w:tcPr>
            <w:tcW w:w="1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36F23A" w14:textId="77777777" w:rsidR="00FA2A73" w:rsidRDefault="00FA2A73">
            <w:pPr>
              <w:pStyle w:val="TAC"/>
              <w:jc w:val="left"/>
              <w:rPr>
                <w:lang w:eastAsia="ja-JP"/>
              </w:rPr>
            </w:pPr>
            <w:r>
              <w:rPr>
                <w:lang w:eastAsia="ja-JP"/>
              </w:rPr>
              <w:t>9.3.1.1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F78D44" w14:textId="77777777" w:rsidR="00FA2A73" w:rsidRDefault="00FA2A73">
            <w:pPr>
              <w:pStyle w:val="TAL"/>
              <w:rPr>
                <w:lang w:eastAsia="ja-JP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F31648" w14:textId="77777777" w:rsidR="00FA2A73" w:rsidRDefault="00FA2A73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YES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AACB48" w14:textId="77777777" w:rsidR="00FA2A73" w:rsidRDefault="00FA2A73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reject</w:t>
            </w:r>
          </w:p>
        </w:tc>
      </w:tr>
      <w:tr w:rsidR="00FA2A73" w14:paraId="0CA2BBBD" w14:textId="77777777" w:rsidTr="00FA2A73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3BAA96" w14:textId="77777777" w:rsidR="00FA2A73" w:rsidRDefault="00FA2A73">
            <w:pPr>
              <w:pStyle w:val="TAL"/>
              <w:rPr>
                <w:rFonts w:eastAsia="Malgun Gothic"/>
                <w:lang w:eastAsia="zh-CN"/>
              </w:rPr>
            </w:pPr>
            <w:r>
              <w:rPr>
                <w:rFonts w:cs="Arial"/>
              </w:rPr>
              <w:t>MBS Session ID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0C1116" w14:textId="77777777" w:rsidR="00FA2A73" w:rsidRDefault="00FA2A73">
            <w:pPr>
              <w:pStyle w:val="TAL"/>
              <w:rPr>
                <w:rFonts w:eastAsia="Malgun Gothic"/>
                <w:lang w:eastAsia="zh-CN"/>
              </w:rPr>
            </w:pPr>
            <w:r>
              <w:rPr>
                <w:rFonts w:cs="Arial"/>
              </w:rPr>
              <w:t>M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F8559A" w14:textId="77777777" w:rsidR="00FA2A73" w:rsidRDefault="00FA2A73">
            <w:pPr>
              <w:pStyle w:val="TAL"/>
              <w:rPr>
                <w:i/>
                <w:lang w:eastAsia="ja-JP"/>
              </w:rPr>
            </w:pPr>
          </w:p>
        </w:tc>
        <w:tc>
          <w:tcPr>
            <w:tcW w:w="1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F8E245" w14:textId="77777777" w:rsidR="00FA2A73" w:rsidRDefault="00FA2A73">
            <w:pPr>
              <w:pStyle w:val="TAL"/>
              <w:rPr>
                <w:rFonts w:eastAsia="Malgun Gothic"/>
                <w:lang w:eastAsia="zh-CN"/>
              </w:rPr>
            </w:pPr>
            <w:r>
              <w:rPr>
                <w:rFonts w:cs="Arial"/>
              </w:rPr>
              <w:t>9.3.1.206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0D2511" w14:textId="77777777" w:rsidR="00FA2A73" w:rsidRDefault="00FA2A73">
            <w:pPr>
              <w:pStyle w:val="TAL"/>
              <w:rPr>
                <w:lang w:eastAsia="ja-JP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53D944" w14:textId="77777777" w:rsidR="00FA2A73" w:rsidRDefault="00FA2A73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YES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C2C23F" w14:textId="77777777" w:rsidR="00FA2A73" w:rsidRDefault="00FA2A73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reject</w:t>
            </w:r>
          </w:p>
        </w:tc>
      </w:tr>
      <w:tr w:rsidR="00FA2A73" w14:paraId="3583B5AA" w14:textId="77777777" w:rsidTr="00FA2A73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08F4C3" w14:textId="77777777" w:rsidR="00FA2A73" w:rsidRDefault="00FA2A73">
            <w:pPr>
              <w:pStyle w:val="TAL"/>
              <w:rPr>
                <w:rFonts w:eastAsia="Malgun Gothic"/>
                <w:lang w:eastAsia="zh-CN"/>
              </w:rPr>
            </w:pPr>
            <w:r>
              <w:rPr>
                <w:lang w:eastAsia="ja-JP"/>
              </w:rPr>
              <w:t>Criticality Diagnostics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A2B209" w14:textId="77777777" w:rsidR="00FA2A73" w:rsidRDefault="00FA2A73">
            <w:pPr>
              <w:pStyle w:val="TAL"/>
              <w:rPr>
                <w:rFonts w:eastAsia="Malgun Gothic"/>
                <w:lang w:eastAsia="zh-CN"/>
              </w:rPr>
            </w:pPr>
            <w:r>
              <w:rPr>
                <w:lang w:eastAsia="ja-JP"/>
              </w:rPr>
              <w:t>O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94CAE7" w14:textId="77777777" w:rsidR="00FA2A73" w:rsidRDefault="00FA2A73">
            <w:pPr>
              <w:pStyle w:val="TAL"/>
              <w:rPr>
                <w:i/>
                <w:lang w:eastAsia="ja-JP"/>
              </w:rPr>
            </w:pPr>
          </w:p>
        </w:tc>
        <w:tc>
          <w:tcPr>
            <w:tcW w:w="1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38CC45" w14:textId="77777777" w:rsidR="00FA2A73" w:rsidRDefault="00FA2A73">
            <w:pPr>
              <w:pStyle w:val="TAL"/>
              <w:rPr>
                <w:rFonts w:eastAsia="Malgun Gothic"/>
                <w:lang w:eastAsia="zh-CN"/>
              </w:rPr>
            </w:pPr>
            <w:r>
              <w:rPr>
                <w:lang w:eastAsia="ja-JP"/>
              </w:rPr>
              <w:t>9.3.1.3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01506E" w14:textId="77777777" w:rsidR="00FA2A73" w:rsidRDefault="00FA2A73">
            <w:pPr>
              <w:pStyle w:val="TAL"/>
              <w:rPr>
                <w:lang w:eastAsia="ja-JP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774BDF" w14:textId="77777777" w:rsidR="00FA2A73" w:rsidRDefault="00FA2A73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YES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A6A7E5" w14:textId="77777777" w:rsidR="00FA2A73" w:rsidRDefault="00FA2A73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ignore</w:t>
            </w:r>
          </w:p>
        </w:tc>
      </w:tr>
    </w:tbl>
    <w:p w14:paraId="18DCFA73" w14:textId="77777777" w:rsidR="00FA2A73" w:rsidRDefault="00FA2A73" w:rsidP="00FA2A73">
      <w:pPr>
        <w:pStyle w:val="EditorsNote"/>
        <w:rPr>
          <w:lang w:eastAsia="ko-KR"/>
        </w:rPr>
      </w:pPr>
    </w:p>
    <w:p w14:paraId="17CF9666" w14:textId="77777777" w:rsidR="00FA2A73" w:rsidRDefault="00FA2A73" w:rsidP="00FA2A73">
      <w:pPr>
        <w:pStyle w:val="Heading4"/>
        <w:rPr>
          <w:lang w:eastAsia="ko-KR"/>
        </w:rPr>
      </w:pPr>
      <w:bookmarkStart w:id="33" w:name="_Toc99123393"/>
      <w:bookmarkStart w:id="34" w:name="_Toc99662198"/>
      <w:r>
        <w:t>9.2.17.9</w:t>
      </w:r>
      <w:r>
        <w:tab/>
      </w:r>
      <w:r>
        <w:rPr>
          <w:lang w:eastAsia="ja-JP"/>
        </w:rPr>
        <w:t>MULTICAST SESSION DEACTIVATION REQUEST</w:t>
      </w:r>
      <w:bookmarkEnd w:id="33"/>
      <w:bookmarkEnd w:id="34"/>
    </w:p>
    <w:p w14:paraId="11C98121" w14:textId="77777777" w:rsidR="00FA2A73" w:rsidRDefault="00FA2A73" w:rsidP="00FA2A73">
      <w:r>
        <w:t>This message is sent by the AMF to a NG-RAN node to request to deactivate the MBS resources of a MBS session.</w:t>
      </w:r>
    </w:p>
    <w:p w14:paraId="7A6B79B2" w14:textId="77777777" w:rsidR="00FA2A73" w:rsidRDefault="00FA2A73" w:rsidP="00FA2A73">
      <w:r>
        <w:t xml:space="preserve">Direction: AMF </w:t>
      </w:r>
      <w:r>
        <w:sym w:font="Symbol" w:char="F0AE"/>
      </w:r>
      <w:r>
        <w:t xml:space="preserve"> NG-RAN node</w:t>
      </w:r>
    </w:p>
    <w:tbl>
      <w:tblPr>
        <w:tblW w:w="9870" w:type="dxa"/>
        <w:tblInd w:w="-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69"/>
        <w:gridCol w:w="1021"/>
        <w:gridCol w:w="1078"/>
        <w:gridCol w:w="1588"/>
        <w:gridCol w:w="1758"/>
        <w:gridCol w:w="1078"/>
        <w:gridCol w:w="1078"/>
      </w:tblGrid>
      <w:tr w:rsidR="00FA2A73" w14:paraId="1B4AA6BA" w14:textId="77777777" w:rsidTr="00FA2A73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28900A" w14:textId="77777777" w:rsidR="00FA2A73" w:rsidRDefault="00FA2A73">
            <w:pPr>
              <w:pStyle w:val="TAH"/>
              <w:rPr>
                <w:lang w:eastAsia="ja-JP"/>
              </w:rPr>
            </w:pPr>
            <w:r>
              <w:rPr>
                <w:lang w:eastAsia="ja-JP"/>
              </w:rPr>
              <w:t>IE/Group Name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2A722D" w14:textId="77777777" w:rsidR="00FA2A73" w:rsidRDefault="00FA2A73">
            <w:pPr>
              <w:pStyle w:val="TAH"/>
              <w:rPr>
                <w:lang w:eastAsia="ja-JP"/>
              </w:rPr>
            </w:pPr>
            <w:r>
              <w:rPr>
                <w:lang w:eastAsia="ja-JP"/>
              </w:rPr>
              <w:t>Presence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6AF812" w14:textId="77777777" w:rsidR="00FA2A73" w:rsidRDefault="00FA2A73">
            <w:pPr>
              <w:pStyle w:val="TAH"/>
              <w:rPr>
                <w:lang w:eastAsia="ja-JP"/>
              </w:rPr>
            </w:pPr>
            <w:r>
              <w:rPr>
                <w:lang w:eastAsia="ja-JP"/>
              </w:rPr>
              <w:t>Range</w:t>
            </w:r>
          </w:p>
        </w:tc>
        <w:tc>
          <w:tcPr>
            <w:tcW w:w="1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BBAE91" w14:textId="77777777" w:rsidR="00FA2A73" w:rsidRDefault="00FA2A73">
            <w:pPr>
              <w:pStyle w:val="TAH"/>
              <w:rPr>
                <w:lang w:eastAsia="ja-JP"/>
              </w:rPr>
            </w:pPr>
            <w:r>
              <w:rPr>
                <w:lang w:eastAsia="ja-JP"/>
              </w:rPr>
              <w:t>IE type and reference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24DD52" w14:textId="77777777" w:rsidR="00FA2A73" w:rsidRDefault="00FA2A73">
            <w:pPr>
              <w:pStyle w:val="TAH"/>
              <w:rPr>
                <w:lang w:eastAsia="ja-JP"/>
              </w:rPr>
            </w:pPr>
            <w:r>
              <w:rPr>
                <w:lang w:eastAsia="ja-JP"/>
              </w:rPr>
              <w:t>Semantics description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4B7B50" w14:textId="77777777" w:rsidR="00FA2A73" w:rsidRDefault="00FA2A73">
            <w:pPr>
              <w:pStyle w:val="TAH"/>
              <w:rPr>
                <w:lang w:eastAsia="ja-JP"/>
              </w:rPr>
            </w:pPr>
            <w:r>
              <w:rPr>
                <w:lang w:eastAsia="ja-JP"/>
              </w:rPr>
              <w:t>Criticality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C694E3" w14:textId="77777777" w:rsidR="00FA2A73" w:rsidRDefault="00FA2A73">
            <w:pPr>
              <w:pStyle w:val="TAH"/>
              <w:rPr>
                <w:lang w:eastAsia="ja-JP"/>
              </w:rPr>
            </w:pPr>
            <w:r>
              <w:rPr>
                <w:lang w:eastAsia="ja-JP"/>
              </w:rPr>
              <w:t>Assigned Criticality</w:t>
            </w:r>
          </w:p>
        </w:tc>
      </w:tr>
      <w:tr w:rsidR="00FA2A73" w14:paraId="0D739D8E" w14:textId="77777777" w:rsidTr="00FA2A73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EAF461" w14:textId="77777777" w:rsidR="00FA2A73" w:rsidRDefault="00FA2A73">
            <w:pPr>
              <w:pStyle w:val="TAL"/>
              <w:rPr>
                <w:lang w:eastAsia="ja-JP"/>
              </w:rPr>
            </w:pPr>
            <w:r>
              <w:rPr>
                <w:lang w:eastAsia="ja-JP"/>
              </w:rPr>
              <w:t>Message Type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ADF9AA" w14:textId="77777777" w:rsidR="00FA2A73" w:rsidRDefault="00FA2A73">
            <w:pPr>
              <w:pStyle w:val="TAL"/>
              <w:rPr>
                <w:lang w:eastAsia="ja-JP"/>
              </w:rPr>
            </w:pPr>
            <w:r>
              <w:rPr>
                <w:lang w:eastAsia="ja-JP"/>
              </w:rPr>
              <w:t>M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4FD316" w14:textId="77777777" w:rsidR="00FA2A73" w:rsidRDefault="00FA2A73">
            <w:pPr>
              <w:pStyle w:val="TAL"/>
              <w:rPr>
                <w:lang w:eastAsia="ja-JP"/>
              </w:rPr>
            </w:pPr>
          </w:p>
        </w:tc>
        <w:tc>
          <w:tcPr>
            <w:tcW w:w="1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61D526" w14:textId="77777777" w:rsidR="00FA2A73" w:rsidRDefault="00FA2A73">
            <w:pPr>
              <w:pStyle w:val="TAC"/>
              <w:jc w:val="left"/>
              <w:rPr>
                <w:lang w:eastAsia="ja-JP"/>
              </w:rPr>
            </w:pPr>
            <w:r>
              <w:rPr>
                <w:lang w:eastAsia="ja-JP"/>
              </w:rPr>
              <w:t>9.3.1.1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3AEAB2" w14:textId="77777777" w:rsidR="00FA2A73" w:rsidRDefault="00FA2A73">
            <w:pPr>
              <w:pStyle w:val="TAL"/>
              <w:rPr>
                <w:lang w:eastAsia="ja-JP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4A8AFA" w14:textId="77777777" w:rsidR="00FA2A73" w:rsidRDefault="00FA2A73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YES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C26A45" w14:textId="77777777" w:rsidR="00FA2A73" w:rsidRDefault="00FA2A73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reject</w:t>
            </w:r>
          </w:p>
        </w:tc>
      </w:tr>
      <w:tr w:rsidR="00FA2A73" w14:paraId="2DFE33F3" w14:textId="77777777" w:rsidTr="00FA2A73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7004D0" w14:textId="77777777" w:rsidR="00FA2A73" w:rsidRDefault="00FA2A73">
            <w:pPr>
              <w:pStyle w:val="TAL"/>
              <w:rPr>
                <w:rFonts w:eastAsia="Malgun Gothic"/>
                <w:lang w:eastAsia="zh-CN"/>
              </w:rPr>
            </w:pPr>
            <w:r>
              <w:rPr>
                <w:rFonts w:cs="Arial"/>
              </w:rPr>
              <w:t>MBS Session ID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756A32" w14:textId="77777777" w:rsidR="00FA2A73" w:rsidRDefault="00FA2A73">
            <w:pPr>
              <w:pStyle w:val="TAL"/>
              <w:rPr>
                <w:rFonts w:eastAsia="Malgun Gothic"/>
                <w:lang w:eastAsia="zh-CN"/>
              </w:rPr>
            </w:pPr>
            <w:r>
              <w:rPr>
                <w:rFonts w:cs="Arial"/>
              </w:rPr>
              <w:t>M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77B058" w14:textId="77777777" w:rsidR="00FA2A73" w:rsidRDefault="00FA2A73">
            <w:pPr>
              <w:pStyle w:val="TAL"/>
              <w:rPr>
                <w:i/>
                <w:lang w:eastAsia="ja-JP"/>
              </w:rPr>
            </w:pPr>
          </w:p>
        </w:tc>
        <w:tc>
          <w:tcPr>
            <w:tcW w:w="1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B4F1F0" w14:textId="77777777" w:rsidR="00FA2A73" w:rsidRDefault="00FA2A73">
            <w:pPr>
              <w:pStyle w:val="TAL"/>
              <w:rPr>
                <w:rFonts w:eastAsia="Malgun Gothic"/>
                <w:lang w:eastAsia="zh-CN"/>
              </w:rPr>
            </w:pPr>
            <w:r>
              <w:rPr>
                <w:rFonts w:cs="Arial"/>
              </w:rPr>
              <w:t>9.3.1.206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B27974" w14:textId="77777777" w:rsidR="00FA2A73" w:rsidRDefault="00FA2A73">
            <w:pPr>
              <w:pStyle w:val="TAL"/>
              <w:rPr>
                <w:lang w:eastAsia="ja-JP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EA14E2" w14:textId="77777777" w:rsidR="00FA2A73" w:rsidRDefault="00FA2A73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YES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2FEF5B" w14:textId="77777777" w:rsidR="00FA2A73" w:rsidRDefault="00FA2A73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reject</w:t>
            </w:r>
          </w:p>
        </w:tc>
      </w:tr>
      <w:tr w:rsidR="00FA2A73" w14:paraId="1000417C" w14:textId="77777777" w:rsidTr="00FA2A73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1BCC78" w14:textId="77777777" w:rsidR="00FA2A73" w:rsidRDefault="00FA2A73">
            <w:pPr>
              <w:pStyle w:val="TAL"/>
              <w:rPr>
                <w:rFonts w:cs="Arial"/>
                <w:lang w:eastAsia="ko-KR"/>
              </w:rPr>
            </w:pPr>
            <w:r>
              <w:rPr>
                <w:lang w:eastAsia="ja-JP"/>
              </w:rPr>
              <w:t>Multicast Session Deactivation Request Transfer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7FCD3F" w14:textId="77777777" w:rsidR="00FA2A73" w:rsidRDefault="00FA2A73">
            <w:pPr>
              <w:pStyle w:val="TAL"/>
              <w:rPr>
                <w:rFonts w:cs="Arial"/>
              </w:rPr>
            </w:pPr>
            <w:r>
              <w:rPr>
                <w:rFonts w:cs="Arial"/>
              </w:rPr>
              <w:t>M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F19F76" w14:textId="77777777" w:rsidR="00FA2A73" w:rsidRDefault="00FA2A73">
            <w:pPr>
              <w:pStyle w:val="TAL"/>
              <w:rPr>
                <w:i/>
                <w:lang w:eastAsia="ja-JP"/>
              </w:rPr>
            </w:pPr>
          </w:p>
        </w:tc>
        <w:tc>
          <w:tcPr>
            <w:tcW w:w="1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7F46D6" w14:textId="77777777" w:rsidR="00FA2A73" w:rsidRDefault="00FA2A73">
            <w:pPr>
              <w:pStyle w:val="TAL"/>
              <w:rPr>
                <w:rFonts w:cs="Arial"/>
                <w:lang w:eastAsia="ko-KR"/>
              </w:rPr>
            </w:pPr>
            <w:r>
              <w:rPr>
                <w:rFonts w:cs="Arial"/>
                <w:kern w:val="2"/>
                <w:szCs w:val="22"/>
              </w:rPr>
              <w:t>OCTET STRING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CD58D4" w14:textId="77777777" w:rsidR="00FA2A73" w:rsidRDefault="00FA2A73">
            <w:pPr>
              <w:pStyle w:val="TAL"/>
              <w:rPr>
                <w:lang w:eastAsia="ja-JP"/>
              </w:rPr>
            </w:pPr>
            <w:r>
              <w:rPr>
                <w:iCs/>
              </w:rPr>
              <w:t xml:space="preserve">Containing the </w:t>
            </w:r>
            <w:r>
              <w:rPr>
                <w:rFonts w:cs="Arial"/>
                <w:bCs/>
                <w:i/>
                <w:iCs/>
                <w:lang w:eastAsia="zh-CN"/>
              </w:rPr>
              <w:t xml:space="preserve">Multicast Session Deactivation Request Transfer </w:t>
            </w:r>
            <w:r>
              <w:rPr>
                <w:rFonts w:cs="Arial"/>
                <w:bCs/>
                <w:iCs/>
              </w:rPr>
              <w:t>IE specified</w:t>
            </w:r>
            <w:r>
              <w:rPr>
                <w:iCs/>
              </w:rPr>
              <w:t xml:space="preserve"> in subclause 9.3.5.12.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D5BC18" w14:textId="77777777" w:rsidR="00FA2A73" w:rsidRDefault="00FA2A73">
            <w:pPr>
              <w:pStyle w:val="TAC"/>
              <w:rPr>
                <w:lang w:eastAsia="ja-JP"/>
              </w:rPr>
            </w:pPr>
            <w:r>
              <w:rPr>
                <w:noProof/>
                <w:kern w:val="2"/>
                <w:szCs w:val="22"/>
              </w:rPr>
              <w:t>YES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9DC0F6" w14:textId="77777777" w:rsidR="00FA2A73" w:rsidRDefault="00FA2A73">
            <w:pPr>
              <w:pStyle w:val="TAC"/>
              <w:rPr>
                <w:lang w:eastAsia="ja-JP"/>
              </w:rPr>
            </w:pPr>
            <w:r>
              <w:rPr>
                <w:noProof/>
                <w:kern w:val="2"/>
                <w:szCs w:val="22"/>
              </w:rPr>
              <w:t>reject</w:t>
            </w:r>
          </w:p>
        </w:tc>
      </w:tr>
    </w:tbl>
    <w:p w14:paraId="74DCFAA6" w14:textId="77777777" w:rsidR="00FA2A73" w:rsidRDefault="00FA2A73" w:rsidP="00FA2A73">
      <w:pPr>
        <w:rPr>
          <w:lang w:eastAsia="ko-KR"/>
        </w:rPr>
      </w:pPr>
    </w:p>
    <w:p w14:paraId="5C88B2E1" w14:textId="77777777" w:rsidR="00FA2A73" w:rsidRDefault="00FA2A73" w:rsidP="00FA2A73">
      <w:pPr>
        <w:pStyle w:val="Heading4"/>
      </w:pPr>
      <w:bookmarkStart w:id="35" w:name="_Toc99123394"/>
      <w:bookmarkStart w:id="36" w:name="_Toc99662199"/>
      <w:r>
        <w:t>9.2.17.10</w:t>
      </w:r>
      <w:r>
        <w:tab/>
      </w:r>
      <w:r>
        <w:rPr>
          <w:lang w:eastAsia="ja-JP"/>
        </w:rPr>
        <w:t>MULTICAST SESSION DEACTIVATION RESPONSE</w:t>
      </w:r>
      <w:bookmarkEnd w:id="35"/>
      <w:bookmarkEnd w:id="36"/>
    </w:p>
    <w:p w14:paraId="03435641" w14:textId="77777777" w:rsidR="00FA2A73" w:rsidRDefault="00FA2A73" w:rsidP="00FA2A73">
      <w:r>
        <w:t>This message is sent by the NG-RAN node to the AMF to indicate that the MBS resources have been deactivated.</w:t>
      </w:r>
    </w:p>
    <w:p w14:paraId="4950C066" w14:textId="77777777" w:rsidR="00FA2A73" w:rsidRDefault="00FA2A73" w:rsidP="00FA2A73">
      <w:r>
        <w:t xml:space="preserve">Direction: NG-RAN node </w:t>
      </w:r>
      <w:r>
        <w:sym w:font="Symbol" w:char="F0AE"/>
      </w:r>
      <w:r>
        <w:t xml:space="preserve"> AMF</w:t>
      </w:r>
    </w:p>
    <w:tbl>
      <w:tblPr>
        <w:tblW w:w="9870" w:type="dxa"/>
        <w:tblInd w:w="-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69"/>
        <w:gridCol w:w="1021"/>
        <w:gridCol w:w="1078"/>
        <w:gridCol w:w="1588"/>
        <w:gridCol w:w="1758"/>
        <w:gridCol w:w="1078"/>
        <w:gridCol w:w="1078"/>
      </w:tblGrid>
      <w:tr w:rsidR="00FA2A73" w14:paraId="5B39149B" w14:textId="77777777" w:rsidTr="00FA2A73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F1D928" w14:textId="77777777" w:rsidR="00FA2A73" w:rsidRDefault="00FA2A73">
            <w:pPr>
              <w:pStyle w:val="TAH"/>
              <w:rPr>
                <w:lang w:eastAsia="ja-JP"/>
              </w:rPr>
            </w:pPr>
            <w:r>
              <w:rPr>
                <w:lang w:eastAsia="ja-JP"/>
              </w:rPr>
              <w:t>IE/Group Name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24A4AF" w14:textId="77777777" w:rsidR="00FA2A73" w:rsidRDefault="00FA2A73">
            <w:pPr>
              <w:pStyle w:val="TAH"/>
              <w:rPr>
                <w:lang w:eastAsia="ja-JP"/>
              </w:rPr>
            </w:pPr>
            <w:r>
              <w:rPr>
                <w:lang w:eastAsia="ja-JP"/>
              </w:rPr>
              <w:t>Presence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CE7630" w14:textId="77777777" w:rsidR="00FA2A73" w:rsidRDefault="00FA2A73">
            <w:pPr>
              <w:pStyle w:val="TAH"/>
              <w:rPr>
                <w:lang w:eastAsia="ja-JP"/>
              </w:rPr>
            </w:pPr>
            <w:r>
              <w:rPr>
                <w:lang w:eastAsia="ja-JP"/>
              </w:rPr>
              <w:t>Range</w:t>
            </w:r>
          </w:p>
        </w:tc>
        <w:tc>
          <w:tcPr>
            <w:tcW w:w="1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98D426" w14:textId="77777777" w:rsidR="00FA2A73" w:rsidRDefault="00FA2A73">
            <w:pPr>
              <w:pStyle w:val="TAH"/>
              <w:rPr>
                <w:lang w:eastAsia="ja-JP"/>
              </w:rPr>
            </w:pPr>
            <w:r>
              <w:rPr>
                <w:lang w:eastAsia="ja-JP"/>
              </w:rPr>
              <w:t>IE type and reference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0F7EF0" w14:textId="77777777" w:rsidR="00FA2A73" w:rsidRDefault="00FA2A73">
            <w:pPr>
              <w:pStyle w:val="TAH"/>
              <w:rPr>
                <w:lang w:eastAsia="ja-JP"/>
              </w:rPr>
            </w:pPr>
            <w:r>
              <w:rPr>
                <w:lang w:eastAsia="ja-JP"/>
              </w:rPr>
              <w:t>Semantics description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857B74" w14:textId="77777777" w:rsidR="00FA2A73" w:rsidRDefault="00FA2A73">
            <w:pPr>
              <w:pStyle w:val="TAH"/>
              <w:rPr>
                <w:lang w:eastAsia="ja-JP"/>
              </w:rPr>
            </w:pPr>
            <w:r>
              <w:rPr>
                <w:lang w:eastAsia="ja-JP"/>
              </w:rPr>
              <w:t>Criticality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DDE8CF" w14:textId="77777777" w:rsidR="00FA2A73" w:rsidRDefault="00FA2A73">
            <w:pPr>
              <w:pStyle w:val="TAH"/>
              <w:rPr>
                <w:lang w:eastAsia="ja-JP"/>
              </w:rPr>
            </w:pPr>
            <w:r>
              <w:rPr>
                <w:lang w:eastAsia="ja-JP"/>
              </w:rPr>
              <w:t>Assigned Criticality</w:t>
            </w:r>
          </w:p>
        </w:tc>
      </w:tr>
      <w:tr w:rsidR="00FA2A73" w14:paraId="59A61DB3" w14:textId="77777777" w:rsidTr="00FA2A73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D85C1F" w14:textId="77777777" w:rsidR="00FA2A73" w:rsidRDefault="00FA2A73">
            <w:pPr>
              <w:pStyle w:val="TAL"/>
              <w:rPr>
                <w:lang w:eastAsia="ja-JP"/>
              </w:rPr>
            </w:pPr>
            <w:r>
              <w:rPr>
                <w:lang w:eastAsia="ja-JP"/>
              </w:rPr>
              <w:t>Message Type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52D4A0" w14:textId="77777777" w:rsidR="00FA2A73" w:rsidRDefault="00FA2A73">
            <w:pPr>
              <w:pStyle w:val="TAL"/>
              <w:rPr>
                <w:lang w:eastAsia="ja-JP"/>
              </w:rPr>
            </w:pPr>
            <w:r>
              <w:rPr>
                <w:lang w:eastAsia="ja-JP"/>
              </w:rPr>
              <w:t>M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B3BCEA" w14:textId="77777777" w:rsidR="00FA2A73" w:rsidRDefault="00FA2A73">
            <w:pPr>
              <w:pStyle w:val="TAL"/>
              <w:rPr>
                <w:lang w:eastAsia="ja-JP"/>
              </w:rPr>
            </w:pPr>
          </w:p>
        </w:tc>
        <w:tc>
          <w:tcPr>
            <w:tcW w:w="1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633F18" w14:textId="77777777" w:rsidR="00FA2A73" w:rsidRDefault="00FA2A73">
            <w:pPr>
              <w:pStyle w:val="TAC"/>
              <w:jc w:val="left"/>
              <w:rPr>
                <w:lang w:eastAsia="ja-JP"/>
              </w:rPr>
            </w:pPr>
            <w:r>
              <w:rPr>
                <w:lang w:eastAsia="ja-JP"/>
              </w:rPr>
              <w:t>9.3.1.1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783D48" w14:textId="77777777" w:rsidR="00FA2A73" w:rsidRDefault="00FA2A73">
            <w:pPr>
              <w:pStyle w:val="TAL"/>
              <w:rPr>
                <w:lang w:eastAsia="ja-JP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D3CA87" w14:textId="77777777" w:rsidR="00FA2A73" w:rsidRDefault="00FA2A73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YES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0D4894" w14:textId="77777777" w:rsidR="00FA2A73" w:rsidRDefault="00FA2A73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reject</w:t>
            </w:r>
          </w:p>
        </w:tc>
      </w:tr>
      <w:tr w:rsidR="00FA2A73" w14:paraId="1EB1327D" w14:textId="77777777" w:rsidTr="00FA2A73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CE34E4" w14:textId="77777777" w:rsidR="00FA2A73" w:rsidRDefault="00FA2A73">
            <w:pPr>
              <w:pStyle w:val="TAL"/>
              <w:rPr>
                <w:rFonts w:eastAsia="Malgun Gothic"/>
                <w:lang w:eastAsia="zh-CN"/>
              </w:rPr>
            </w:pPr>
            <w:r>
              <w:rPr>
                <w:rFonts w:cs="Arial"/>
              </w:rPr>
              <w:t>MBS Session ID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CFF901" w14:textId="77777777" w:rsidR="00FA2A73" w:rsidRDefault="00FA2A73">
            <w:pPr>
              <w:pStyle w:val="TAL"/>
              <w:rPr>
                <w:rFonts w:eastAsia="Malgun Gothic"/>
                <w:lang w:eastAsia="zh-CN"/>
              </w:rPr>
            </w:pPr>
            <w:r>
              <w:rPr>
                <w:rFonts w:cs="Arial"/>
              </w:rPr>
              <w:t>M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905D9A" w14:textId="77777777" w:rsidR="00FA2A73" w:rsidRDefault="00FA2A73">
            <w:pPr>
              <w:pStyle w:val="TAL"/>
              <w:rPr>
                <w:i/>
                <w:lang w:eastAsia="ja-JP"/>
              </w:rPr>
            </w:pPr>
          </w:p>
        </w:tc>
        <w:tc>
          <w:tcPr>
            <w:tcW w:w="1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63A64D" w14:textId="77777777" w:rsidR="00FA2A73" w:rsidRDefault="00FA2A73">
            <w:pPr>
              <w:pStyle w:val="TAL"/>
              <w:rPr>
                <w:rFonts w:eastAsia="Malgun Gothic"/>
                <w:lang w:eastAsia="zh-CN"/>
              </w:rPr>
            </w:pPr>
            <w:r>
              <w:rPr>
                <w:rFonts w:cs="Arial"/>
              </w:rPr>
              <w:t>9.3.1.206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EFAB24" w14:textId="77777777" w:rsidR="00FA2A73" w:rsidRDefault="00FA2A73">
            <w:pPr>
              <w:pStyle w:val="TAL"/>
              <w:rPr>
                <w:lang w:eastAsia="ja-JP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8575BF" w14:textId="77777777" w:rsidR="00FA2A73" w:rsidRDefault="00FA2A73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YES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02E8FF" w14:textId="77777777" w:rsidR="00FA2A73" w:rsidRDefault="00FA2A73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reject</w:t>
            </w:r>
          </w:p>
        </w:tc>
      </w:tr>
      <w:tr w:rsidR="00FA2A73" w14:paraId="26A93DA7" w14:textId="77777777" w:rsidTr="00FA2A73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EAB390" w14:textId="77777777" w:rsidR="00FA2A73" w:rsidRDefault="00FA2A73">
            <w:pPr>
              <w:pStyle w:val="TAL"/>
              <w:rPr>
                <w:rFonts w:eastAsia="Malgun Gothic"/>
                <w:lang w:eastAsia="zh-CN"/>
              </w:rPr>
            </w:pPr>
            <w:r>
              <w:rPr>
                <w:lang w:eastAsia="ja-JP"/>
              </w:rPr>
              <w:t>Criticality Diagnostics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F76018" w14:textId="77777777" w:rsidR="00FA2A73" w:rsidRDefault="00FA2A73">
            <w:pPr>
              <w:pStyle w:val="TAL"/>
              <w:rPr>
                <w:rFonts w:eastAsia="Malgun Gothic"/>
                <w:lang w:eastAsia="zh-CN"/>
              </w:rPr>
            </w:pPr>
            <w:r>
              <w:rPr>
                <w:lang w:eastAsia="ja-JP"/>
              </w:rPr>
              <w:t>O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2E6F2F" w14:textId="77777777" w:rsidR="00FA2A73" w:rsidRDefault="00FA2A73">
            <w:pPr>
              <w:pStyle w:val="TAL"/>
              <w:rPr>
                <w:i/>
                <w:lang w:eastAsia="ja-JP"/>
              </w:rPr>
            </w:pPr>
          </w:p>
        </w:tc>
        <w:tc>
          <w:tcPr>
            <w:tcW w:w="1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6C1838" w14:textId="77777777" w:rsidR="00FA2A73" w:rsidRDefault="00FA2A73">
            <w:pPr>
              <w:pStyle w:val="TAL"/>
              <w:rPr>
                <w:rFonts w:eastAsia="Malgun Gothic"/>
                <w:lang w:eastAsia="zh-CN"/>
              </w:rPr>
            </w:pPr>
            <w:r>
              <w:rPr>
                <w:lang w:eastAsia="ja-JP"/>
              </w:rPr>
              <w:t>9.3.1.3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E9F463" w14:textId="77777777" w:rsidR="00FA2A73" w:rsidRDefault="00FA2A73">
            <w:pPr>
              <w:pStyle w:val="TAL"/>
              <w:rPr>
                <w:lang w:eastAsia="ja-JP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513DDA" w14:textId="77777777" w:rsidR="00FA2A73" w:rsidRDefault="00FA2A73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YES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BE9D67" w14:textId="77777777" w:rsidR="00FA2A73" w:rsidRDefault="00FA2A73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ignore</w:t>
            </w:r>
          </w:p>
        </w:tc>
      </w:tr>
    </w:tbl>
    <w:p w14:paraId="45AF0337" w14:textId="77777777" w:rsidR="00FA2A73" w:rsidRDefault="00FA2A73" w:rsidP="00FA2A73">
      <w:pPr>
        <w:rPr>
          <w:lang w:eastAsia="ko-KR"/>
        </w:rPr>
      </w:pPr>
    </w:p>
    <w:p w14:paraId="661B1CC3" w14:textId="77777777" w:rsidR="00FA2A73" w:rsidRDefault="00FA2A73" w:rsidP="00FA2A73">
      <w:pPr>
        <w:pStyle w:val="Heading4"/>
      </w:pPr>
      <w:bookmarkStart w:id="37" w:name="_Toc99123395"/>
      <w:bookmarkStart w:id="38" w:name="_Toc99662200"/>
      <w:r>
        <w:lastRenderedPageBreak/>
        <w:t>9.2.17.11</w:t>
      </w:r>
      <w:r>
        <w:tab/>
      </w:r>
      <w:r>
        <w:rPr>
          <w:lang w:eastAsia="ja-JP"/>
        </w:rPr>
        <w:t>MULTICAST SESSION UPDATE REQUEST</w:t>
      </w:r>
      <w:bookmarkEnd w:id="37"/>
      <w:bookmarkEnd w:id="38"/>
    </w:p>
    <w:p w14:paraId="392B3F21" w14:textId="77777777" w:rsidR="00FA2A73" w:rsidRDefault="00FA2A73" w:rsidP="00FA2A73">
      <w:r>
        <w:t xml:space="preserve">This message is sent by the AMF to a NG-RAN node to update </w:t>
      </w:r>
      <w:r>
        <w:rPr>
          <w:noProof/>
          <w:lang w:eastAsia="zh-CN"/>
        </w:rPr>
        <w:t>the MBS information</w:t>
      </w:r>
      <w:r>
        <w:t>.</w:t>
      </w:r>
    </w:p>
    <w:p w14:paraId="4B21AA1B" w14:textId="77777777" w:rsidR="00FA2A73" w:rsidRDefault="00FA2A73" w:rsidP="00FA2A73">
      <w:r>
        <w:t xml:space="preserve">Direction: AMF </w:t>
      </w:r>
      <w:r>
        <w:sym w:font="Symbol" w:char="F0AE"/>
      </w:r>
      <w:r>
        <w:t xml:space="preserve"> NG-RAN node</w:t>
      </w:r>
    </w:p>
    <w:tbl>
      <w:tblPr>
        <w:tblW w:w="9870" w:type="dxa"/>
        <w:tblInd w:w="-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69"/>
        <w:gridCol w:w="1021"/>
        <w:gridCol w:w="1078"/>
        <w:gridCol w:w="1588"/>
        <w:gridCol w:w="1758"/>
        <w:gridCol w:w="1078"/>
        <w:gridCol w:w="1078"/>
      </w:tblGrid>
      <w:tr w:rsidR="00FA2A73" w14:paraId="0E99CA3C" w14:textId="77777777" w:rsidTr="00FA2A73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87B4D5" w14:textId="77777777" w:rsidR="00FA2A73" w:rsidRDefault="00FA2A73">
            <w:pPr>
              <w:pStyle w:val="TAH"/>
              <w:rPr>
                <w:lang w:eastAsia="ja-JP"/>
              </w:rPr>
            </w:pPr>
            <w:r>
              <w:rPr>
                <w:lang w:eastAsia="ja-JP"/>
              </w:rPr>
              <w:t>IE/Group Name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314638" w14:textId="77777777" w:rsidR="00FA2A73" w:rsidRDefault="00FA2A73">
            <w:pPr>
              <w:pStyle w:val="TAH"/>
              <w:rPr>
                <w:lang w:eastAsia="ja-JP"/>
              </w:rPr>
            </w:pPr>
            <w:r>
              <w:rPr>
                <w:lang w:eastAsia="ja-JP"/>
              </w:rPr>
              <w:t>Presence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5F88F7" w14:textId="77777777" w:rsidR="00FA2A73" w:rsidRDefault="00FA2A73">
            <w:pPr>
              <w:pStyle w:val="TAH"/>
              <w:rPr>
                <w:lang w:eastAsia="ja-JP"/>
              </w:rPr>
            </w:pPr>
            <w:r>
              <w:rPr>
                <w:lang w:eastAsia="ja-JP"/>
              </w:rPr>
              <w:t>Range</w:t>
            </w:r>
          </w:p>
        </w:tc>
        <w:tc>
          <w:tcPr>
            <w:tcW w:w="1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165588" w14:textId="77777777" w:rsidR="00FA2A73" w:rsidRDefault="00FA2A73">
            <w:pPr>
              <w:pStyle w:val="TAH"/>
              <w:rPr>
                <w:lang w:eastAsia="ja-JP"/>
              </w:rPr>
            </w:pPr>
            <w:r>
              <w:rPr>
                <w:lang w:eastAsia="ja-JP"/>
              </w:rPr>
              <w:t>IE type and reference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DC0829" w14:textId="77777777" w:rsidR="00FA2A73" w:rsidRDefault="00FA2A73">
            <w:pPr>
              <w:pStyle w:val="TAH"/>
              <w:rPr>
                <w:lang w:eastAsia="ja-JP"/>
              </w:rPr>
            </w:pPr>
            <w:r>
              <w:rPr>
                <w:lang w:eastAsia="ja-JP"/>
              </w:rPr>
              <w:t>Semantics description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321137" w14:textId="77777777" w:rsidR="00FA2A73" w:rsidRDefault="00FA2A73">
            <w:pPr>
              <w:pStyle w:val="TAH"/>
              <w:rPr>
                <w:lang w:eastAsia="ja-JP"/>
              </w:rPr>
            </w:pPr>
            <w:r>
              <w:rPr>
                <w:lang w:eastAsia="ja-JP"/>
              </w:rPr>
              <w:t>Criticality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CB62CA" w14:textId="77777777" w:rsidR="00FA2A73" w:rsidRDefault="00FA2A73">
            <w:pPr>
              <w:pStyle w:val="TAH"/>
              <w:rPr>
                <w:lang w:eastAsia="ja-JP"/>
              </w:rPr>
            </w:pPr>
            <w:r>
              <w:rPr>
                <w:lang w:eastAsia="ja-JP"/>
              </w:rPr>
              <w:t>Assigned Criticality</w:t>
            </w:r>
          </w:p>
        </w:tc>
      </w:tr>
      <w:tr w:rsidR="00FA2A73" w14:paraId="3DC9BDC9" w14:textId="77777777" w:rsidTr="00FA2A73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F01406" w14:textId="77777777" w:rsidR="00FA2A73" w:rsidRDefault="00FA2A73">
            <w:pPr>
              <w:pStyle w:val="TAL"/>
              <w:rPr>
                <w:lang w:eastAsia="ja-JP"/>
              </w:rPr>
            </w:pPr>
            <w:r>
              <w:rPr>
                <w:lang w:eastAsia="ja-JP"/>
              </w:rPr>
              <w:t>Message Type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3CF4CE" w14:textId="77777777" w:rsidR="00FA2A73" w:rsidRDefault="00FA2A73">
            <w:pPr>
              <w:pStyle w:val="TAL"/>
              <w:rPr>
                <w:lang w:eastAsia="ja-JP"/>
              </w:rPr>
            </w:pPr>
            <w:r>
              <w:rPr>
                <w:lang w:eastAsia="ja-JP"/>
              </w:rPr>
              <w:t>M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887FBD" w14:textId="77777777" w:rsidR="00FA2A73" w:rsidRDefault="00FA2A73">
            <w:pPr>
              <w:pStyle w:val="TAL"/>
              <w:rPr>
                <w:lang w:eastAsia="ja-JP"/>
              </w:rPr>
            </w:pPr>
          </w:p>
        </w:tc>
        <w:tc>
          <w:tcPr>
            <w:tcW w:w="1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996DFE" w14:textId="77777777" w:rsidR="00FA2A73" w:rsidRDefault="00FA2A73">
            <w:pPr>
              <w:pStyle w:val="TAC"/>
              <w:jc w:val="left"/>
              <w:rPr>
                <w:lang w:eastAsia="ja-JP"/>
              </w:rPr>
            </w:pPr>
            <w:r>
              <w:rPr>
                <w:lang w:eastAsia="ja-JP"/>
              </w:rPr>
              <w:t>9.3.1.1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1D9EAF" w14:textId="77777777" w:rsidR="00FA2A73" w:rsidRDefault="00FA2A73">
            <w:pPr>
              <w:pStyle w:val="TAL"/>
              <w:rPr>
                <w:lang w:eastAsia="ja-JP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5D919D" w14:textId="77777777" w:rsidR="00FA2A73" w:rsidRDefault="00FA2A73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YES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A81F69" w14:textId="77777777" w:rsidR="00FA2A73" w:rsidRDefault="00FA2A73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reject</w:t>
            </w:r>
          </w:p>
        </w:tc>
      </w:tr>
      <w:tr w:rsidR="00FA2A73" w14:paraId="11BF881D" w14:textId="77777777" w:rsidTr="00FA2A73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829C29" w14:textId="77777777" w:rsidR="00FA2A73" w:rsidRDefault="00FA2A73">
            <w:pPr>
              <w:pStyle w:val="TAL"/>
              <w:rPr>
                <w:rFonts w:eastAsia="Malgun Gothic"/>
                <w:lang w:eastAsia="zh-CN"/>
              </w:rPr>
            </w:pPr>
            <w:r>
              <w:rPr>
                <w:noProof/>
              </w:rPr>
              <w:t xml:space="preserve">MBS Session </w:t>
            </w:r>
            <w:r>
              <w:rPr>
                <w:noProof/>
                <w:lang w:eastAsia="zh-CN"/>
              </w:rPr>
              <w:t>ID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ADD06C" w14:textId="77777777" w:rsidR="00FA2A73" w:rsidRDefault="00FA2A73">
            <w:pPr>
              <w:pStyle w:val="TAL"/>
              <w:rPr>
                <w:rFonts w:eastAsia="Malgun Gothic"/>
                <w:lang w:eastAsia="zh-CN"/>
              </w:rPr>
            </w:pPr>
            <w:r>
              <w:rPr>
                <w:noProof/>
                <w:lang w:eastAsia="zh-CN"/>
              </w:rPr>
              <w:t>M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219F12" w14:textId="77777777" w:rsidR="00FA2A73" w:rsidRDefault="00FA2A73">
            <w:pPr>
              <w:pStyle w:val="TAL"/>
              <w:rPr>
                <w:i/>
                <w:lang w:eastAsia="ja-JP"/>
              </w:rPr>
            </w:pPr>
          </w:p>
        </w:tc>
        <w:tc>
          <w:tcPr>
            <w:tcW w:w="1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E0353B" w14:textId="77777777" w:rsidR="00FA2A73" w:rsidRDefault="00FA2A73">
            <w:pPr>
              <w:pStyle w:val="TAL"/>
              <w:rPr>
                <w:rFonts w:eastAsia="Malgun Gothic"/>
                <w:lang w:eastAsia="zh-CN"/>
              </w:rPr>
            </w:pPr>
            <w:r>
              <w:rPr>
                <w:noProof/>
                <w:kern w:val="2"/>
                <w:szCs w:val="22"/>
                <w:lang w:eastAsia="zh-CN"/>
              </w:rPr>
              <w:t>9.3.1.206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66DB0B" w14:textId="77777777" w:rsidR="00FA2A73" w:rsidRDefault="00FA2A73">
            <w:pPr>
              <w:pStyle w:val="TAL"/>
              <w:rPr>
                <w:lang w:eastAsia="ja-JP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EE2131" w14:textId="77777777" w:rsidR="00FA2A73" w:rsidRDefault="00FA2A73">
            <w:pPr>
              <w:pStyle w:val="TAC"/>
              <w:rPr>
                <w:lang w:eastAsia="ja-JP"/>
              </w:rPr>
            </w:pPr>
            <w:r>
              <w:rPr>
                <w:noProof/>
                <w:kern w:val="2"/>
                <w:szCs w:val="22"/>
              </w:rPr>
              <w:t>YES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7C39BB" w14:textId="77777777" w:rsidR="00FA2A73" w:rsidRDefault="00FA2A73">
            <w:pPr>
              <w:pStyle w:val="TAC"/>
              <w:rPr>
                <w:lang w:eastAsia="ja-JP"/>
              </w:rPr>
            </w:pPr>
            <w:r>
              <w:rPr>
                <w:noProof/>
                <w:kern w:val="2"/>
                <w:szCs w:val="22"/>
              </w:rPr>
              <w:t>reject</w:t>
            </w:r>
          </w:p>
        </w:tc>
      </w:tr>
      <w:tr w:rsidR="00FA2A73" w14:paraId="5A90B11D" w14:textId="77777777" w:rsidTr="00FA2A73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D57774" w14:textId="77777777" w:rsidR="00FA2A73" w:rsidRDefault="00FA2A73">
            <w:pPr>
              <w:pStyle w:val="TAL"/>
              <w:rPr>
                <w:rFonts w:cs="Arial"/>
                <w:lang w:eastAsia="ko-KR"/>
              </w:rPr>
            </w:pPr>
            <w:r>
              <w:rPr>
                <w:rFonts w:eastAsia="Malgun Gothic" w:cs="Arial"/>
                <w:lang w:eastAsia="zh-CN"/>
              </w:rPr>
              <w:t>MBS Area Session ID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54A2D0" w14:textId="77777777" w:rsidR="00FA2A73" w:rsidRDefault="00FA2A73">
            <w:pPr>
              <w:pStyle w:val="TAL"/>
              <w:rPr>
                <w:rFonts w:eastAsia="Malgun Gothic" w:cs="Arial"/>
                <w:lang w:eastAsia="zh-CN"/>
              </w:rPr>
            </w:pPr>
            <w:r>
              <w:rPr>
                <w:rFonts w:eastAsia="Malgun Gothic" w:cs="Arial"/>
                <w:lang w:eastAsia="zh-CN"/>
              </w:rPr>
              <w:t>O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F6E134" w14:textId="77777777" w:rsidR="00FA2A73" w:rsidRDefault="00FA2A73">
            <w:pPr>
              <w:pStyle w:val="TAL"/>
              <w:rPr>
                <w:i/>
                <w:lang w:eastAsia="ja-JP"/>
              </w:rPr>
            </w:pPr>
          </w:p>
        </w:tc>
        <w:tc>
          <w:tcPr>
            <w:tcW w:w="1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2A40FC" w14:textId="77777777" w:rsidR="00FA2A73" w:rsidRDefault="00FA2A73">
            <w:pPr>
              <w:pStyle w:val="TAL"/>
              <w:rPr>
                <w:rFonts w:cs="Arial"/>
                <w:lang w:eastAsia="ko-KR"/>
              </w:rPr>
            </w:pPr>
            <w:r>
              <w:rPr>
                <w:rFonts w:cs="Arial"/>
              </w:rPr>
              <w:t>9.3.1.207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0BED20" w14:textId="77777777" w:rsidR="00FA2A73" w:rsidRDefault="00FA2A73">
            <w:pPr>
              <w:pStyle w:val="TAL"/>
              <w:rPr>
                <w:lang w:eastAsia="ja-JP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94957A" w14:textId="77777777" w:rsidR="00FA2A73" w:rsidRDefault="00FA2A73">
            <w:pPr>
              <w:pStyle w:val="TAC"/>
              <w:rPr>
                <w:lang w:eastAsia="ja-JP"/>
              </w:rPr>
            </w:pPr>
            <w:r>
              <w:rPr>
                <w:noProof/>
                <w:kern w:val="2"/>
                <w:szCs w:val="22"/>
              </w:rPr>
              <w:t>YES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3753A4" w14:textId="77777777" w:rsidR="00FA2A73" w:rsidRDefault="00FA2A73">
            <w:pPr>
              <w:pStyle w:val="TAC"/>
              <w:rPr>
                <w:lang w:eastAsia="ja-JP"/>
              </w:rPr>
            </w:pPr>
            <w:r>
              <w:rPr>
                <w:noProof/>
                <w:kern w:val="2"/>
                <w:szCs w:val="22"/>
              </w:rPr>
              <w:t>reject</w:t>
            </w:r>
          </w:p>
        </w:tc>
      </w:tr>
      <w:tr w:rsidR="00FA2A73" w14:paraId="6B7ABB18" w14:textId="77777777" w:rsidTr="00FA2A73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E78D28" w14:textId="77777777" w:rsidR="00FA2A73" w:rsidRDefault="00FA2A73">
            <w:pPr>
              <w:pStyle w:val="TAL"/>
              <w:rPr>
                <w:noProof/>
                <w:lang w:eastAsia="ko-KR"/>
              </w:rPr>
            </w:pPr>
            <w:r>
              <w:rPr>
                <w:lang w:eastAsia="ja-JP"/>
              </w:rPr>
              <w:t>Multicast Session Update</w:t>
            </w:r>
            <w:r>
              <w:rPr>
                <w:noProof/>
              </w:rPr>
              <w:t xml:space="preserve"> Request Transfer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1F3FBF" w14:textId="77777777" w:rsidR="00FA2A73" w:rsidRDefault="00FA2A73">
            <w:pPr>
              <w:pStyle w:val="TAL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>M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DD8B48" w14:textId="77777777" w:rsidR="00FA2A73" w:rsidRDefault="00FA2A73">
            <w:pPr>
              <w:pStyle w:val="TAL"/>
              <w:rPr>
                <w:i/>
                <w:lang w:eastAsia="ja-JP"/>
              </w:rPr>
            </w:pPr>
          </w:p>
        </w:tc>
        <w:tc>
          <w:tcPr>
            <w:tcW w:w="1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351D99" w14:textId="77777777" w:rsidR="00FA2A73" w:rsidRDefault="00FA2A73">
            <w:pPr>
              <w:pStyle w:val="TAL"/>
              <w:rPr>
                <w:noProof/>
                <w:kern w:val="2"/>
                <w:szCs w:val="22"/>
                <w:lang w:eastAsia="zh-CN"/>
              </w:rPr>
            </w:pPr>
            <w:r>
              <w:rPr>
                <w:rFonts w:cs="Arial"/>
                <w:kern w:val="2"/>
                <w:szCs w:val="22"/>
              </w:rPr>
              <w:t>OCTET STRING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BD6B9F" w14:textId="77777777" w:rsidR="00FA2A73" w:rsidRDefault="00FA2A73">
            <w:pPr>
              <w:pStyle w:val="TAL"/>
              <w:rPr>
                <w:lang w:eastAsia="ja-JP"/>
              </w:rPr>
            </w:pPr>
            <w:r>
              <w:rPr>
                <w:iCs/>
              </w:rPr>
              <w:t xml:space="preserve">Containing the </w:t>
            </w:r>
            <w:r>
              <w:rPr>
                <w:rFonts w:cs="Arial"/>
                <w:bCs/>
                <w:i/>
                <w:iCs/>
                <w:lang w:eastAsia="zh-CN"/>
              </w:rPr>
              <w:t xml:space="preserve">Multicast Session Update Request Transfer </w:t>
            </w:r>
            <w:r>
              <w:rPr>
                <w:rFonts w:cs="Arial"/>
                <w:bCs/>
                <w:iCs/>
              </w:rPr>
              <w:t>IE specified</w:t>
            </w:r>
            <w:r>
              <w:rPr>
                <w:iCs/>
              </w:rPr>
              <w:t xml:space="preserve"> in subclause 9.3.5.13.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D6821D" w14:textId="77777777" w:rsidR="00FA2A73" w:rsidRDefault="00FA2A73">
            <w:pPr>
              <w:pStyle w:val="TAC"/>
              <w:rPr>
                <w:noProof/>
                <w:kern w:val="2"/>
                <w:szCs w:val="22"/>
                <w:lang w:eastAsia="ko-KR"/>
              </w:rPr>
            </w:pPr>
            <w:r>
              <w:rPr>
                <w:noProof/>
                <w:kern w:val="2"/>
                <w:szCs w:val="22"/>
              </w:rPr>
              <w:t>YES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4A53BA" w14:textId="77777777" w:rsidR="00FA2A73" w:rsidRDefault="00FA2A73">
            <w:pPr>
              <w:pStyle w:val="TAC"/>
              <w:rPr>
                <w:noProof/>
                <w:kern w:val="2"/>
                <w:szCs w:val="22"/>
              </w:rPr>
            </w:pPr>
            <w:r>
              <w:rPr>
                <w:noProof/>
                <w:kern w:val="2"/>
                <w:szCs w:val="22"/>
              </w:rPr>
              <w:t>reject</w:t>
            </w:r>
          </w:p>
        </w:tc>
      </w:tr>
    </w:tbl>
    <w:p w14:paraId="5E686E38" w14:textId="77777777" w:rsidR="00FA2A73" w:rsidRDefault="00FA2A73" w:rsidP="00FA2A73">
      <w:pPr>
        <w:rPr>
          <w:lang w:eastAsia="ko-KR"/>
        </w:rPr>
      </w:pPr>
    </w:p>
    <w:p w14:paraId="675946C3" w14:textId="77777777" w:rsidR="00FA2A73" w:rsidRDefault="00FA2A73" w:rsidP="00FA2A73">
      <w:pPr>
        <w:pStyle w:val="Heading4"/>
      </w:pPr>
      <w:bookmarkStart w:id="39" w:name="_Toc99123396"/>
      <w:bookmarkStart w:id="40" w:name="_Toc99662201"/>
      <w:r>
        <w:t>9.2.17.12</w:t>
      </w:r>
      <w:r>
        <w:tab/>
      </w:r>
      <w:r>
        <w:rPr>
          <w:lang w:eastAsia="ja-JP"/>
        </w:rPr>
        <w:t>MULTICAST SESSION UPDATE RESPONSE</w:t>
      </w:r>
      <w:bookmarkEnd w:id="39"/>
      <w:bookmarkEnd w:id="40"/>
    </w:p>
    <w:p w14:paraId="66FCA0AC" w14:textId="77777777" w:rsidR="00FA2A73" w:rsidRDefault="00FA2A73" w:rsidP="00FA2A73">
      <w:r>
        <w:t>This message is sent by the NG-RAN node to the AMF to confirm the update of MBS information.</w:t>
      </w:r>
    </w:p>
    <w:p w14:paraId="04ACCDAA" w14:textId="77777777" w:rsidR="00FA2A73" w:rsidRDefault="00FA2A73" w:rsidP="00FA2A73">
      <w:r>
        <w:t xml:space="preserve">Direction: NG-RAN node </w:t>
      </w:r>
      <w:r>
        <w:sym w:font="Symbol" w:char="F0AE"/>
      </w:r>
      <w:r>
        <w:t xml:space="preserve"> AMF</w:t>
      </w:r>
    </w:p>
    <w:tbl>
      <w:tblPr>
        <w:tblW w:w="9870" w:type="dxa"/>
        <w:tblInd w:w="-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69"/>
        <w:gridCol w:w="1021"/>
        <w:gridCol w:w="1078"/>
        <w:gridCol w:w="1588"/>
        <w:gridCol w:w="1758"/>
        <w:gridCol w:w="1078"/>
        <w:gridCol w:w="1078"/>
      </w:tblGrid>
      <w:tr w:rsidR="00FA2A73" w14:paraId="43CECB8B" w14:textId="77777777" w:rsidTr="00FA2A73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5AAACD" w14:textId="77777777" w:rsidR="00FA2A73" w:rsidRDefault="00FA2A73">
            <w:pPr>
              <w:pStyle w:val="TAH"/>
              <w:rPr>
                <w:lang w:eastAsia="ja-JP"/>
              </w:rPr>
            </w:pPr>
            <w:r>
              <w:rPr>
                <w:lang w:eastAsia="ja-JP"/>
              </w:rPr>
              <w:t>IE/Group Name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577594" w14:textId="77777777" w:rsidR="00FA2A73" w:rsidRDefault="00FA2A73">
            <w:pPr>
              <w:pStyle w:val="TAH"/>
              <w:rPr>
                <w:lang w:eastAsia="ja-JP"/>
              </w:rPr>
            </w:pPr>
            <w:r>
              <w:rPr>
                <w:lang w:eastAsia="ja-JP"/>
              </w:rPr>
              <w:t>Presence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469964" w14:textId="77777777" w:rsidR="00FA2A73" w:rsidRDefault="00FA2A73">
            <w:pPr>
              <w:pStyle w:val="TAH"/>
              <w:rPr>
                <w:lang w:eastAsia="ja-JP"/>
              </w:rPr>
            </w:pPr>
            <w:r>
              <w:rPr>
                <w:lang w:eastAsia="ja-JP"/>
              </w:rPr>
              <w:t>Range</w:t>
            </w:r>
          </w:p>
        </w:tc>
        <w:tc>
          <w:tcPr>
            <w:tcW w:w="1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775704" w14:textId="77777777" w:rsidR="00FA2A73" w:rsidRDefault="00FA2A73">
            <w:pPr>
              <w:pStyle w:val="TAH"/>
              <w:rPr>
                <w:lang w:eastAsia="ja-JP"/>
              </w:rPr>
            </w:pPr>
            <w:r>
              <w:rPr>
                <w:lang w:eastAsia="ja-JP"/>
              </w:rPr>
              <w:t>IE type and reference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51E515" w14:textId="77777777" w:rsidR="00FA2A73" w:rsidRDefault="00FA2A73">
            <w:pPr>
              <w:pStyle w:val="TAH"/>
              <w:rPr>
                <w:lang w:eastAsia="ja-JP"/>
              </w:rPr>
            </w:pPr>
            <w:r>
              <w:rPr>
                <w:lang w:eastAsia="ja-JP"/>
              </w:rPr>
              <w:t>Semantics description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CE2C0D" w14:textId="77777777" w:rsidR="00FA2A73" w:rsidRDefault="00FA2A73">
            <w:pPr>
              <w:pStyle w:val="TAH"/>
              <w:rPr>
                <w:lang w:eastAsia="ja-JP"/>
              </w:rPr>
            </w:pPr>
            <w:r>
              <w:rPr>
                <w:lang w:eastAsia="ja-JP"/>
              </w:rPr>
              <w:t>Criticality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7CA4E6" w14:textId="77777777" w:rsidR="00FA2A73" w:rsidRDefault="00FA2A73">
            <w:pPr>
              <w:pStyle w:val="TAH"/>
              <w:rPr>
                <w:lang w:eastAsia="ja-JP"/>
              </w:rPr>
            </w:pPr>
            <w:r>
              <w:rPr>
                <w:lang w:eastAsia="ja-JP"/>
              </w:rPr>
              <w:t>Assigned Criticality</w:t>
            </w:r>
          </w:p>
        </w:tc>
      </w:tr>
      <w:tr w:rsidR="00FA2A73" w14:paraId="4AA190B1" w14:textId="77777777" w:rsidTr="00FA2A73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6371FA" w14:textId="77777777" w:rsidR="00FA2A73" w:rsidRDefault="00FA2A73">
            <w:pPr>
              <w:pStyle w:val="TAL"/>
              <w:rPr>
                <w:lang w:eastAsia="ja-JP"/>
              </w:rPr>
            </w:pPr>
            <w:r>
              <w:rPr>
                <w:lang w:eastAsia="ja-JP"/>
              </w:rPr>
              <w:t>Message Type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1885E5" w14:textId="77777777" w:rsidR="00FA2A73" w:rsidRDefault="00FA2A73">
            <w:pPr>
              <w:pStyle w:val="TAL"/>
              <w:rPr>
                <w:lang w:eastAsia="ja-JP"/>
              </w:rPr>
            </w:pPr>
            <w:r>
              <w:rPr>
                <w:lang w:eastAsia="ja-JP"/>
              </w:rPr>
              <w:t>M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D5889F" w14:textId="77777777" w:rsidR="00FA2A73" w:rsidRDefault="00FA2A73">
            <w:pPr>
              <w:pStyle w:val="TAL"/>
              <w:rPr>
                <w:lang w:eastAsia="ja-JP"/>
              </w:rPr>
            </w:pPr>
          </w:p>
        </w:tc>
        <w:tc>
          <w:tcPr>
            <w:tcW w:w="1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E6FADA" w14:textId="77777777" w:rsidR="00FA2A73" w:rsidRDefault="00FA2A73">
            <w:pPr>
              <w:pStyle w:val="TAC"/>
              <w:jc w:val="left"/>
              <w:rPr>
                <w:lang w:eastAsia="ja-JP"/>
              </w:rPr>
            </w:pPr>
            <w:r>
              <w:rPr>
                <w:lang w:eastAsia="ja-JP"/>
              </w:rPr>
              <w:t>9.3.1.1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3254CA" w14:textId="77777777" w:rsidR="00FA2A73" w:rsidRDefault="00FA2A73">
            <w:pPr>
              <w:pStyle w:val="TAL"/>
              <w:rPr>
                <w:lang w:eastAsia="ja-JP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EB89D3" w14:textId="77777777" w:rsidR="00FA2A73" w:rsidRDefault="00FA2A73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YES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131F38" w14:textId="77777777" w:rsidR="00FA2A73" w:rsidRDefault="00FA2A73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reject</w:t>
            </w:r>
          </w:p>
        </w:tc>
      </w:tr>
      <w:tr w:rsidR="00FA2A73" w14:paraId="0630D4FC" w14:textId="77777777" w:rsidTr="00FA2A73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38BF20" w14:textId="77777777" w:rsidR="00FA2A73" w:rsidRDefault="00FA2A73">
            <w:pPr>
              <w:pStyle w:val="TAL"/>
              <w:rPr>
                <w:rFonts w:eastAsia="Malgun Gothic"/>
                <w:lang w:eastAsia="zh-CN"/>
              </w:rPr>
            </w:pPr>
            <w:r>
              <w:rPr>
                <w:rFonts w:cs="Arial"/>
              </w:rPr>
              <w:t>MBS Session ID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090CE3" w14:textId="77777777" w:rsidR="00FA2A73" w:rsidRDefault="00FA2A73">
            <w:pPr>
              <w:pStyle w:val="TAL"/>
              <w:rPr>
                <w:rFonts w:eastAsia="Malgun Gothic"/>
                <w:lang w:eastAsia="zh-CN"/>
              </w:rPr>
            </w:pPr>
            <w:r>
              <w:rPr>
                <w:rFonts w:cs="Arial"/>
              </w:rPr>
              <w:t>M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402746" w14:textId="77777777" w:rsidR="00FA2A73" w:rsidRDefault="00FA2A73">
            <w:pPr>
              <w:pStyle w:val="TAL"/>
              <w:rPr>
                <w:i/>
                <w:lang w:eastAsia="ja-JP"/>
              </w:rPr>
            </w:pPr>
          </w:p>
        </w:tc>
        <w:tc>
          <w:tcPr>
            <w:tcW w:w="1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2F74DC" w14:textId="77777777" w:rsidR="00FA2A73" w:rsidRDefault="00FA2A73">
            <w:pPr>
              <w:pStyle w:val="TAL"/>
              <w:rPr>
                <w:rFonts w:eastAsia="Malgun Gothic"/>
                <w:lang w:eastAsia="zh-CN"/>
              </w:rPr>
            </w:pPr>
            <w:r>
              <w:rPr>
                <w:rFonts w:cs="Arial"/>
              </w:rPr>
              <w:t>9.3.1.206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A2D9E3" w14:textId="77777777" w:rsidR="00FA2A73" w:rsidRDefault="00FA2A73">
            <w:pPr>
              <w:pStyle w:val="TAL"/>
              <w:rPr>
                <w:lang w:eastAsia="ja-JP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8DBB9F" w14:textId="77777777" w:rsidR="00FA2A73" w:rsidRDefault="00FA2A73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YES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639AA8" w14:textId="77777777" w:rsidR="00FA2A73" w:rsidRDefault="00FA2A73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reject</w:t>
            </w:r>
          </w:p>
        </w:tc>
      </w:tr>
      <w:tr w:rsidR="00FA2A73" w14:paraId="03CEE168" w14:textId="77777777" w:rsidTr="00FA2A73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6772A2" w14:textId="77777777" w:rsidR="00FA2A73" w:rsidRDefault="00FA2A73">
            <w:pPr>
              <w:pStyle w:val="TAL"/>
              <w:rPr>
                <w:rFonts w:cs="Arial"/>
                <w:lang w:eastAsia="ko-KR"/>
              </w:rPr>
            </w:pPr>
            <w:r>
              <w:rPr>
                <w:rFonts w:eastAsia="Malgun Gothic" w:cs="Arial"/>
                <w:lang w:eastAsia="zh-CN"/>
              </w:rPr>
              <w:t>MBS Area Session ID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A57557" w14:textId="77777777" w:rsidR="00FA2A73" w:rsidRDefault="00FA2A73">
            <w:pPr>
              <w:pStyle w:val="TAL"/>
              <w:rPr>
                <w:rFonts w:cs="Arial"/>
              </w:rPr>
            </w:pPr>
            <w:r>
              <w:rPr>
                <w:rFonts w:eastAsia="Malgun Gothic" w:cs="Arial"/>
                <w:lang w:eastAsia="zh-CN"/>
              </w:rPr>
              <w:t>O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933ED5" w14:textId="77777777" w:rsidR="00FA2A73" w:rsidRDefault="00FA2A73">
            <w:pPr>
              <w:pStyle w:val="TAL"/>
              <w:rPr>
                <w:i/>
                <w:lang w:eastAsia="ja-JP"/>
              </w:rPr>
            </w:pPr>
          </w:p>
        </w:tc>
        <w:tc>
          <w:tcPr>
            <w:tcW w:w="1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DE3C01" w14:textId="77777777" w:rsidR="00FA2A73" w:rsidRDefault="00FA2A73">
            <w:pPr>
              <w:pStyle w:val="TAL"/>
              <w:rPr>
                <w:rFonts w:cs="Arial"/>
                <w:lang w:eastAsia="ko-KR"/>
              </w:rPr>
            </w:pPr>
            <w:r>
              <w:rPr>
                <w:rFonts w:cs="Arial"/>
              </w:rPr>
              <w:t>9.3.1.207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B0EF44" w14:textId="77777777" w:rsidR="00FA2A73" w:rsidRDefault="00FA2A73">
            <w:pPr>
              <w:pStyle w:val="TAL"/>
              <w:rPr>
                <w:lang w:eastAsia="ja-JP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D7FC1D" w14:textId="77777777" w:rsidR="00FA2A73" w:rsidRDefault="00FA2A73">
            <w:pPr>
              <w:pStyle w:val="TAC"/>
              <w:rPr>
                <w:lang w:eastAsia="ja-JP"/>
              </w:rPr>
            </w:pPr>
            <w:r>
              <w:rPr>
                <w:noProof/>
                <w:kern w:val="2"/>
                <w:szCs w:val="22"/>
              </w:rPr>
              <w:t>YES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EFBA68" w14:textId="77777777" w:rsidR="00FA2A73" w:rsidRDefault="00FA2A73">
            <w:pPr>
              <w:pStyle w:val="TAC"/>
              <w:rPr>
                <w:lang w:eastAsia="ja-JP"/>
              </w:rPr>
            </w:pPr>
            <w:r>
              <w:rPr>
                <w:noProof/>
                <w:kern w:val="2"/>
                <w:szCs w:val="22"/>
              </w:rPr>
              <w:t>reject</w:t>
            </w:r>
          </w:p>
        </w:tc>
      </w:tr>
      <w:tr w:rsidR="00FA2A73" w14:paraId="61D5F45A" w14:textId="77777777" w:rsidTr="00FA2A73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A9FA0B" w14:textId="77777777" w:rsidR="00FA2A73" w:rsidRDefault="00FA2A73">
            <w:pPr>
              <w:pStyle w:val="TAL"/>
              <w:rPr>
                <w:rFonts w:eastAsia="Malgun Gothic"/>
                <w:lang w:eastAsia="zh-CN"/>
              </w:rPr>
            </w:pPr>
            <w:r>
              <w:rPr>
                <w:lang w:eastAsia="ja-JP"/>
              </w:rPr>
              <w:t>Criticality Diagnostics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EA58BB" w14:textId="77777777" w:rsidR="00FA2A73" w:rsidRDefault="00FA2A73">
            <w:pPr>
              <w:pStyle w:val="TAL"/>
              <w:rPr>
                <w:rFonts w:eastAsia="Malgun Gothic"/>
                <w:lang w:eastAsia="zh-CN"/>
              </w:rPr>
            </w:pPr>
            <w:r>
              <w:rPr>
                <w:lang w:eastAsia="ja-JP"/>
              </w:rPr>
              <w:t>O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5AC484" w14:textId="77777777" w:rsidR="00FA2A73" w:rsidRDefault="00FA2A73">
            <w:pPr>
              <w:pStyle w:val="TAL"/>
              <w:rPr>
                <w:i/>
                <w:lang w:eastAsia="ja-JP"/>
              </w:rPr>
            </w:pPr>
          </w:p>
        </w:tc>
        <w:tc>
          <w:tcPr>
            <w:tcW w:w="1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31D9D6" w14:textId="77777777" w:rsidR="00FA2A73" w:rsidRDefault="00FA2A73">
            <w:pPr>
              <w:pStyle w:val="TAL"/>
              <w:rPr>
                <w:rFonts w:eastAsia="Malgun Gothic"/>
                <w:lang w:eastAsia="zh-CN"/>
              </w:rPr>
            </w:pPr>
            <w:r>
              <w:rPr>
                <w:lang w:eastAsia="ja-JP"/>
              </w:rPr>
              <w:t>9.3.1.3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7ED76F" w14:textId="77777777" w:rsidR="00FA2A73" w:rsidRDefault="00FA2A73">
            <w:pPr>
              <w:pStyle w:val="TAL"/>
              <w:rPr>
                <w:lang w:eastAsia="ja-JP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1B9E5C" w14:textId="77777777" w:rsidR="00FA2A73" w:rsidRDefault="00FA2A73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YES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96EB84" w14:textId="77777777" w:rsidR="00FA2A73" w:rsidRDefault="00FA2A73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ignore</w:t>
            </w:r>
          </w:p>
        </w:tc>
      </w:tr>
    </w:tbl>
    <w:p w14:paraId="7BB211A0" w14:textId="77777777" w:rsidR="00FA2A73" w:rsidRPr="006B5418" w:rsidRDefault="00FA2A73" w:rsidP="002B6FD1">
      <w:pPr>
        <w:rPr>
          <w:lang w:val="en-US"/>
        </w:rPr>
      </w:pPr>
    </w:p>
    <w:sectPr w:rsidR="00FA2A73" w:rsidRPr="006B5418">
      <w:headerReference w:type="even" r:id="rId20"/>
      <w:headerReference w:type="default" r:id="rId21"/>
      <w:headerReference w:type="first" r:id="rId22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E22B677" w14:textId="77777777" w:rsidR="008A3C76" w:rsidRDefault="008A3C76">
      <w:r>
        <w:separator/>
      </w:r>
    </w:p>
  </w:endnote>
  <w:endnote w:type="continuationSeparator" w:id="0">
    <w:p w14:paraId="7DA76E65" w14:textId="77777777" w:rsidR="008A3C76" w:rsidRDefault="008A3C7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1B58716" w14:textId="77777777" w:rsidR="008A3C76" w:rsidRDefault="008A3C76">
      <w:r>
        <w:separator/>
      </w:r>
    </w:p>
  </w:footnote>
  <w:footnote w:type="continuationSeparator" w:id="0">
    <w:p w14:paraId="171C96B2" w14:textId="77777777" w:rsidR="008A3C76" w:rsidRDefault="008A3C7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E074C4" w14:textId="77777777" w:rsidR="00A9104D" w:rsidRDefault="00A9104D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388F78" w14:textId="77777777" w:rsidR="00A9104D" w:rsidRDefault="00A9104D">
    <w:pPr>
      <w:pStyle w:val="Header"/>
      <w:tabs>
        <w:tab w:val="right" w:pos="9639"/>
      </w:tabs>
    </w:pPr>
    <w:r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352FA7" w14:textId="77777777" w:rsidR="00A9104D" w:rsidRDefault="00A9104D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E078A5"/>
    <w:multiLevelType w:val="hybridMultilevel"/>
    <w:tmpl w:val="404E7DE4"/>
    <w:lvl w:ilvl="0" w:tplc="5E925E2C">
      <w:start w:val="1"/>
      <w:numFmt w:val="lowerLetter"/>
      <w:lvlText w:val="%1."/>
      <w:lvlJc w:val="left"/>
      <w:pPr>
        <w:ind w:left="1080" w:hanging="360"/>
      </w:pPr>
      <w:rPr>
        <w:rFonts w:ascii="Calibri" w:hAnsi="Calibri" w:cs="Calibri" w:hint="default"/>
      </w:rPr>
    </w:lvl>
    <w:lvl w:ilvl="1" w:tplc="08090019">
      <w:start w:val="1"/>
      <w:numFmt w:val="lowerLetter"/>
      <w:lvlText w:val="%2."/>
      <w:lvlJc w:val="left"/>
      <w:pPr>
        <w:ind w:left="1800" w:hanging="360"/>
      </w:pPr>
    </w:lvl>
    <w:lvl w:ilvl="2" w:tplc="0809001B">
      <w:start w:val="1"/>
      <w:numFmt w:val="lowerRoman"/>
      <w:lvlText w:val="%3."/>
      <w:lvlJc w:val="right"/>
      <w:pPr>
        <w:ind w:left="2520" w:hanging="180"/>
      </w:pPr>
    </w:lvl>
    <w:lvl w:ilvl="3" w:tplc="0809000F">
      <w:start w:val="1"/>
      <w:numFmt w:val="decimal"/>
      <w:lvlText w:val="%4."/>
      <w:lvlJc w:val="left"/>
      <w:pPr>
        <w:ind w:left="3240" w:hanging="360"/>
      </w:pPr>
    </w:lvl>
    <w:lvl w:ilvl="4" w:tplc="08090019">
      <w:start w:val="1"/>
      <w:numFmt w:val="lowerLetter"/>
      <w:lvlText w:val="%5."/>
      <w:lvlJc w:val="left"/>
      <w:pPr>
        <w:ind w:left="3960" w:hanging="360"/>
      </w:pPr>
    </w:lvl>
    <w:lvl w:ilvl="5" w:tplc="0809001B">
      <w:start w:val="1"/>
      <w:numFmt w:val="lowerRoman"/>
      <w:lvlText w:val="%6."/>
      <w:lvlJc w:val="right"/>
      <w:pPr>
        <w:ind w:left="4680" w:hanging="180"/>
      </w:pPr>
    </w:lvl>
    <w:lvl w:ilvl="6" w:tplc="0809000F">
      <w:start w:val="1"/>
      <w:numFmt w:val="decimal"/>
      <w:lvlText w:val="%7."/>
      <w:lvlJc w:val="left"/>
      <w:pPr>
        <w:ind w:left="5400" w:hanging="360"/>
      </w:pPr>
    </w:lvl>
    <w:lvl w:ilvl="7" w:tplc="08090019">
      <w:start w:val="1"/>
      <w:numFmt w:val="lowerLetter"/>
      <w:lvlText w:val="%8."/>
      <w:lvlJc w:val="left"/>
      <w:pPr>
        <w:ind w:left="6120" w:hanging="360"/>
      </w:pPr>
    </w:lvl>
    <w:lvl w:ilvl="8" w:tplc="0809001B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AAE61B3"/>
    <w:multiLevelType w:val="hybridMultilevel"/>
    <w:tmpl w:val="CEBC9318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D2920B9"/>
    <w:multiLevelType w:val="hybridMultilevel"/>
    <w:tmpl w:val="0B42543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D57204B"/>
    <w:multiLevelType w:val="hybridMultilevel"/>
    <w:tmpl w:val="35F2DF7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69769A4"/>
    <w:multiLevelType w:val="hybridMultilevel"/>
    <w:tmpl w:val="F70E8E24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"/>
  </w:num>
  <w:num w:numId="4">
    <w:abstractNumId w:val="2"/>
  </w:num>
  <w:num w:numId="5">
    <w:abstractNumId w:val="1"/>
  </w:num>
  <w:num w:numId="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5"/>
  <w:printFractionalCharacterWidth/>
  <w:embedSystemFonts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22E4A"/>
    <w:rsid w:val="00023463"/>
    <w:rsid w:val="000313DF"/>
    <w:rsid w:val="00032D56"/>
    <w:rsid w:val="0003711D"/>
    <w:rsid w:val="00043E25"/>
    <w:rsid w:val="0004575F"/>
    <w:rsid w:val="00061648"/>
    <w:rsid w:val="00062124"/>
    <w:rsid w:val="00065184"/>
    <w:rsid w:val="00066856"/>
    <w:rsid w:val="00070F86"/>
    <w:rsid w:val="00072AAF"/>
    <w:rsid w:val="00072DD2"/>
    <w:rsid w:val="000940DE"/>
    <w:rsid w:val="0009738A"/>
    <w:rsid w:val="000B1216"/>
    <w:rsid w:val="000B14A6"/>
    <w:rsid w:val="000B57CF"/>
    <w:rsid w:val="000C6598"/>
    <w:rsid w:val="000D21C2"/>
    <w:rsid w:val="000D759A"/>
    <w:rsid w:val="000F2C43"/>
    <w:rsid w:val="0011245C"/>
    <w:rsid w:val="00116BDF"/>
    <w:rsid w:val="00117BA3"/>
    <w:rsid w:val="001244FE"/>
    <w:rsid w:val="00125592"/>
    <w:rsid w:val="001255A4"/>
    <w:rsid w:val="00130F69"/>
    <w:rsid w:val="0013241F"/>
    <w:rsid w:val="00142F65"/>
    <w:rsid w:val="00143552"/>
    <w:rsid w:val="00144365"/>
    <w:rsid w:val="00151398"/>
    <w:rsid w:val="001521CA"/>
    <w:rsid w:val="00165568"/>
    <w:rsid w:val="00183134"/>
    <w:rsid w:val="00184DCD"/>
    <w:rsid w:val="00191E6B"/>
    <w:rsid w:val="001B5C2B"/>
    <w:rsid w:val="001B77E2"/>
    <w:rsid w:val="001C4013"/>
    <w:rsid w:val="001D20F7"/>
    <w:rsid w:val="001D25E6"/>
    <w:rsid w:val="001D4C82"/>
    <w:rsid w:val="001E2EB5"/>
    <w:rsid w:val="001E41F3"/>
    <w:rsid w:val="001F151F"/>
    <w:rsid w:val="001F3B42"/>
    <w:rsid w:val="001F541A"/>
    <w:rsid w:val="00204F94"/>
    <w:rsid w:val="002067D1"/>
    <w:rsid w:val="00212096"/>
    <w:rsid w:val="00214155"/>
    <w:rsid w:val="002153AE"/>
    <w:rsid w:val="00216490"/>
    <w:rsid w:val="00231568"/>
    <w:rsid w:val="00232FD1"/>
    <w:rsid w:val="00233F4D"/>
    <w:rsid w:val="00241597"/>
    <w:rsid w:val="0024668B"/>
    <w:rsid w:val="002677C3"/>
    <w:rsid w:val="00275D12"/>
    <w:rsid w:val="0027780F"/>
    <w:rsid w:val="00281D17"/>
    <w:rsid w:val="002A6BBA"/>
    <w:rsid w:val="002B1A87"/>
    <w:rsid w:val="002B6FD1"/>
    <w:rsid w:val="002E48BE"/>
    <w:rsid w:val="002E6115"/>
    <w:rsid w:val="002F4FF2"/>
    <w:rsid w:val="002F6340"/>
    <w:rsid w:val="00305C60"/>
    <w:rsid w:val="003108A2"/>
    <w:rsid w:val="003135C8"/>
    <w:rsid w:val="00315BD4"/>
    <w:rsid w:val="00324E79"/>
    <w:rsid w:val="00330643"/>
    <w:rsid w:val="00334D57"/>
    <w:rsid w:val="00350012"/>
    <w:rsid w:val="003509FF"/>
    <w:rsid w:val="003554E8"/>
    <w:rsid w:val="0036135D"/>
    <w:rsid w:val="003617F4"/>
    <w:rsid w:val="003658C8"/>
    <w:rsid w:val="00370766"/>
    <w:rsid w:val="00371954"/>
    <w:rsid w:val="0038261A"/>
    <w:rsid w:val="00382B4A"/>
    <w:rsid w:val="0039050F"/>
    <w:rsid w:val="00394279"/>
    <w:rsid w:val="00394E81"/>
    <w:rsid w:val="003A59CB"/>
    <w:rsid w:val="003B0833"/>
    <w:rsid w:val="003B2CE5"/>
    <w:rsid w:val="003B79F5"/>
    <w:rsid w:val="003E29EF"/>
    <w:rsid w:val="00411094"/>
    <w:rsid w:val="00413493"/>
    <w:rsid w:val="004226BD"/>
    <w:rsid w:val="00424307"/>
    <w:rsid w:val="00435765"/>
    <w:rsid w:val="00435799"/>
    <w:rsid w:val="00436BAB"/>
    <w:rsid w:val="00440825"/>
    <w:rsid w:val="00441917"/>
    <w:rsid w:val="00443403"/>
    <w:rsid w:val="004819D0"/>
    <w:rsid w:val="00497F14"/>
    <w:rsid w:val="004A4BEC"/>
    <w:rsid w:val="004B14F8"/>
    <w:rsid w:val="004B24D9"/>
    <w:rsid w:val="004B45A4"/>
    <w:rsid w:val="004D077E"/>
    <w:rsid w:val="0050780D"/>
    <w:rsid w:val="00511527"/>
    <w:rsid w:val="0051277C"/>
    <w:rsid w:val="005275CB"/>
    <w:rsid w:val="005405F8"/>
    <w:rsid w:val="0054453D"/>
    <w:rsid w:val="0054520F"/>
    <w:rsid w:val="005528E6"/>
    <w:rsid w:val="005651FD"/>
    <w:rsid w:val="0056715D"/>
    <w:rsid w:val="005900B8"/>
    <w:rsid w:val="00592829"/>
    <w:rsid w:val="0059653F"/>
    <w:rsid w:val="00597BF4"/>
    <w:rsid w:val="005A6150"/>
    <w:rsid w:val="005A634D"/>
    <w:rsid w:val="005B1455"/>
    <w:rsid w:val="005B25F0"/>
    <w:rsid w:val="005B6F04"/>
    <w:rsid w:val="005C11F0"/>
    <w:rsid w:val="005D7121"/>
    <w:rsid w:val="005E2C44"/>
    <w:rsid w:val="005F1339"/>
    <w:rsid w:val="0060287A"/>
    <w:rsid w:val="00606094"/>
    <w:rsid w:val="0061048B"/>
    <w:rsid w:val="0061120D"/>
    <w:rsid w:val="00624792"/>
    <w:rsid w:val="00626D43"/>
    <w:rsid w:val="00643317"/>
    <w:rsid w:val="00647592"/>
    <w:rsid w:val="00650581"/>
    <w:rsid w:val="00661116"/>
    <w:rsid w:val="00662374"/>
    <w:rsid w:val="00677474"/>
    <w:rsid w:val="006A4136"/>
    <w:rsid w:val="006A5DEE"/>
    <w:rsid w:val="006B5418"/>
    <w:rsid w:val="006B7FA6"/>
    <w:rsid w:val="006E21FB"/>
    <w:rsid w:val="006E292A"/>
    <w:rsid w:val="006F796B"/>
    <w:rsid w:val="00710497"/>
    <w:rsid w:val="00712563"/>
    <w:rsid w:val="00714B2E"/>
    <w:rsid w:val="007213BA"/>
    <w:rsid w:val="00727AC1"/>
    <w:rsid w:val="0074184E"/>
    <w:rsid w:val="007439B9"/>
    <w:rsid w:val="00765E9D"/>
    <w:rsid w:val="007760E6"/>
    <w:rsid w:val="00780B68"/>
    <w:rsid w:val="007910EB"/>
    <w:rsid w:val="007938F2"/>
    <w:rsid w:val="007B4183"/>
    <w:rsid w:val="007B49F8"/>
    <w:rsid w:val="007B512A"/>
    <w:rsid w:val="007C2097"/>
    <w:rsid w:val="007C2F14"/>
    <w:rsid w:val="007C7597"/>
    <w:rsid w:val="007E6510"/>
    <w:rsid w:val="00802935"/>
    <w:rsid w:val="00813D71"/>
    <w:rsid w:val="00817991"/>
    <w:rsid w:val="008275AA"/>
    <w:rsid w:val="008302F3"/>
    <w:rsid w:val="00832A8E"/>
    <w:rsid w:val="00852011"/>
    <w:rsid w:val="00856A30"/>
    <w:rsid w:val="008672D3"/>
    <w:rsid w:val="00870EE7"/>
    <w:rsid w:val="00873943"/>
    <w:rsid w:val="00875CCA"/>
    <w:rsid w:val="00883B6F"/>
    <w:rsid w:val="008902BC"/>
    <w:rsid w:val="008A0451"/>
    <w:rsid w:val="008A3508"/>
    <w:rsid w:val="008A3B86"/>
    <w:rsid w:val="008A3C76"/>
    <w:rsid w:val="008A5CB7"/>
    <w:rsid w:val="008A5E86"/>
    <w:rsid w:val="008A5F08"/>
    <w:rsid w:val="008A78C6"/>
    <w:rsid w:val="008B3D8B"/>
    <w:rsid w:val="008B72B0"/>
    <w:rsid w:val="008D357F"/>
    <w:rsid w:val="008E4502"/>
    <w:rsid w:val="008E4659"/>
    <w:rsid w:val="008E7FB6"/>
    <w:rsid w:val="008F686C"/>
    <w:rsid w:val="009049BC"/>
    <w:rsid w:val="00904D81"/>
    <w:rsid w:val="00915364"/>
    <w:rsid w:val="00915A10"/>
    <w:rsid w:val="00917C15"/>
    <w:rsid w:val="00920903"/>
    <w:rsid w:val="00927862"/>
    <w:rsid w:val="009340C3"/>
    <w:rsid w:val="0093578B"/>
    <w:rsid w:val="0094180F"/>
    <w:rsid w:val="00943DC1"/>
    <w:rsid w:val="00944465"/>
    <w:rsid w:val="00945CB4"/>
    <w:rsid w:val="00952EF8"/>
    <w:rsid w:val="009629FD"/>
    <w:rsid w:val="00970F73"/>
    <w:rsid w:val="00986D55"/>
    <w:rsid w:val="009B3291"/>
    <w:rsid w:val="009C25A4"/>
    <w:rsid w:val="009C61B9"/>
    <w:rsid w:val="009E3297"/>
    <w:rsid w:val="009E617D"/>
    <w:rsid w:val="009F7C5D"/>
    <w:rsid w:val="00A055C2"/>
    <w:rsid w:val="00A07584"/>
    <w:rsid w:val="00A122CA"/>
    <w:rsid w:val="00A140DD"/>
    <w:rsid w:val="00A2600A"/>
    <w:rsid w:val="00A2613B"/>
    <w:rsid w:val="00A32441"/>
    <w:rsid w:val="00A3669C"/>
    <w:rsid w:val="00A44971"/>
    <w:rsid w:val="00A46E59"/>
    <w:rsid w:val="00A47E70"/>
    <w:rsid w:val="00A72DCE"/>
    <w:rsid w:val="00A752C5"/>
    <w:rsid w:val="00A83ECE"/>
    <w:rsid w:val="00A84816"/>
    <w:rsid w:val="00A85117"/>
    <w:rsid w:val="00A9104D"/>
    <w:rsid w:val="00AC7174"/>
    <w:rsid w:val="00AC7B88"/>
    <w:rsid w:val="00AD7C25"/>
    <w:rsid w:val="00AE4D95"/>
    <w:rsid w:val="00AE5B19"/>
    <w:rsid w:val="00AF16FA"/>
    <w:rsid w:val="00AF6B24"/>
    <w:rsid w:val="00B03597"/>
    <w:rsid w:val="00B076C6"/>
    <w:rsid w:val="00B258BB"/>
    <w:rsid w:val="00B30E5A"/>
    <w:rsid w:val="00B357DE"/>
    <w:rsid w:val="00B36603"/>
    <w:rsid w:val="00B43444"/>
    <w:rsid w:val="00B47938"/>
    <w:rsid w:val="00B57359"/>
    <w:rsid w:val="00B66361"/>
    <w:rsid w:val="00B66D06"/>
    <w:rsid w:val="00B67407"/>
    <w:rsid w:val="00B70D58"/>
    <w:rsid w:val="00B72A32"/>
    <w:rsid w:val="00B72AC8"/>
    <w:rsid w:val="00B73BF0"/>
    <w:rsid w:val="00B91267"/>
    <w:rsid w:val="00B917AC"/>
    <w:rsid w:val="00B9268B"/>
    <w:rsid w:val="00B92835"/>
    <w:rsid w:val="00BA3ACC"/>
    <w:rsid w:val="00BA3EF7"/>
    <w:rsid w:val="00BB5DFC"/>
    <w:rsid w:val="00BC0575"/>
    <w:rsid w:val="00BC7C3B"/>
    <w:rsid w:val="00BD0266"/>
    <w:rsid w:val="00BD279D"/>
    <w:rsid w:val="00BD3B6F"/>
    <w:rsid w:val="00BE4AE1"/>
    <w:rsid w:val="00BE4DF7"/>
    <w:rsid w:val="00BF2989"/>
    <w:rsid w:val="00BF3228"/>
    <w:rsid w:val="00C004E5"/>
    <w:rsid w:val="00C0610D"/>
    <w:rsid w:val="00C17EBB"/>
    <w:rsid w:val="00C21836"/>
    <w:rsid w:val="00C2436F"/>
    <w:rsid w:val="00C31593"/>
    <w:rsid w:val="00C37922"/>
    <w:rsid w:val="00C415C3"/>
    <w:rsid w:val="00C5452A"/>
    <w:rsid w:val="00C54DA8"/>
    <w:rsid w:val="00C713E0"/>
    <w:rsid w:val="00C73D51"/>
    <w:rsid w:val="00C77DA1"/>
    <w:rsid w:val="00C83E4E"/>
    <w:rsid w:val="00C84595"/>
    <w:rsid w:val="00C845A1"/>
    <w:rsid w:val="00C85AD4"/>
    <w:rsid w:val="00C95985"/>
    <w:rsid w:val="00C96EAE"/>
    <w:rsid w:val="00C9780B"/>
    <w:rsid w:val="00CA2CE7"/>
    <w:rsid w:val="00CA2EA4"/>
    <w:rsid w:val="00CA7D10"/>
    <w:rsid w:val="00CB1493"/>
    <w:rsid w:val="00CC5026"/>
    <w:rsid w:val="00CD2478"/>
    <w:rsid w:val="00CD541D"/>
    <w:rsid w:val="00CE11B1"/>
    <w:rsid w:val="00CE22D1"/>
    <w:rsid w:val="00CE4346"/>
    <w:rsid w:val="00CF0EE8"/>
    <w:rsid w:val="00CF39F5"/>
    <w:rsid w:val="00D11584"/>
    <w:rsid w:val="00D12FF1"/>
    <w:rsid w:val="00D131DE"/>
    <w:rsid w:val="00D21071"/>
    <w:rsid w:val="00D253C5"/>
    <w:rsid w:val="00D32C2C"/>
    <w:rsid w:val="00D36286"/>
    <w:rsid w:val="00D51C49"/>
    <w:rsid w:val="00D53BE5"/>
    <w:rsid w:val="00D641A9"/>
    <w:rsid w:val="00D73850"/>
    <w:rsid w:val="00D8425D"/>
    <w:rsid w:val="00D908E8"/>
    <w:rsid w:val="00DB72BB"/>
    <w:rsid w:val="00DC2EEA"/>
    <w:rsid w:val="00DC518B"/>
    <w:rsid w:val="00DF1ABB"/>
    <w:rsid w:val="00E015DE"/>
    <w:rsid w:val="00E063E6"/>
    <w:rsid w:val="00E159F8"/>
    <w:rsid w:val="00E173DD"/>
    <w:rsid w:val="00E2047C"/>
    <w:rsid w:val="00E23A56"/>
    <w:rsid w:val="00E24619"/>
    <w:rsid w:val="00E25B72"/>
    <w:rsid w:val="00E31A87"/>
    <w:rsid w:val="00E4306D"/>
    <w:rsid w:val="00E60ABA"/>
    <w:rsid w:val="00E646CE"/>
    <w:rsid w:val="00E65E8A"/>
    <w:rsid w:val="00E90A16"/>
    <w:rsid w:val="00E924C6"/>
    <w:rsid w:val="00E9497F"/>
    <w:rsid w:val="00EA15FE"/>
    <w:rsid w:val="00EA76BB"/>
    <w:rsid w:val="00EB3726"/>
    <w:rsid w:val="00EB3FE7"/>
    <w:rsid w:val="00EC11EB"/>
    <w:rsid w:val="00EC5431"/>
    <w:rsid w:val="00EC564F"/>
    <w:rsid w:val="00ED3D47"/>
    <w:rsid w:val="00ED7693"/>
    <w:rsid w:val="00ED7A36"/>
    <w:rsid w:val="00EE6A83"/>
    <w:rsid w:val="00EE7D7C"/>
    <w:rsid w:val="00EE7FCF"/>
    <w:rsid w:val="00EF44FB"/>
    <w:rsid w:val="00EF5F3E"/>
    <w:rsid w:val="00F01AEB"/>
    <w:rsid w:val="00F02E5B"/>
    <w:rsid w:val="00F0508C"/>
    <w:rsid w:val="00F07A21"/>
    <w:rsid w:val="00F1278B"/>
    <w:rsid w:val="00F21CC1"/>
    <w:rsid w:val="00F25D98"/>
    <w:rsid w:val="00F26950"/>
    <w:rsid w:val="00F300FB"/>
    <w:rsid w:val="00F30480"/>
    <w:rsid w:val="00F34816"/>
    <w:rsid w:val="00F34A00"/>
    <w:rsid w:val="00F432E2"/>
    <w:rsid w:val="00F71A8C"/>
    <w:rsid w:val="00F75A62"/>
    <w:rsid w:val="00F7680F"/>
    <w:rsid w:val="00F831EE"/>
    <w:rsid w:val="00F86788"/>
    <w:rsid w:val="00F937DD"/>
    <w:rsid w:val="00F97AA8"/>
    <w:rsid w:val="00FA2A73"/>
    <w:rsid w:val="00FA42C9"/>
    <w:rsid w:val="00FA6FA8"/>
    <w:rsid w:val="00FB6386"/>
    <w:rsid w:val="00FC4B4B"/>
    <w:rsid w:val="00FC6BF7"/>
    <w:rsid w:val="00FD0C4D"/>
    <w:rsid w:val="00FD7944"/>
    <w:rsid w:val="00FE1C07"/>
    <w:rsid w:val="00FE3142"/>
    <w:rsid w:val="00FE6C48"/>
    <w:rsid w:val="00FF64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5154DFE"/>
  <w15:chartTrackingRefBased/>
  <w15:docId w15:val="{4B47F823-5CF6-404F-8CE7-B94A9218B3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Times New Roman" w:hAnsi="CG Times (WN)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Typewriter" w:semiHidden="1" w:unhideWhenUsed="1"/>
    <w:lsdException w:name="Normal Table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647592"/>
    <w:pPr>
      <w:spacing w:after="180"/>
    </w:pPr>
    <w:rPr>
      <w:rFonts w:ascii="Times New Roman" w:hAnsi="Times New Roman"/>
      <w:lang w:eastAsia="en-US"/>
    </w:rPr>
  </w:style>
  <w:style w:type="paragraph" w:styleId="Heading1">
    <w:name w:val="heading 1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TOC1">
    <w:name w:val="toc 1"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styleId="TOC5">
    <w:name w:val="toc 5"/>
    <w:basedOn w:val="TOC4"/>
    <w:semiHidden/>
    <w:pPr>
      <w:ind w:left="1701" w:hanging="1701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3">
    <w:name w:val="toc 3"/>
    <w:basedOn w:val="TOC2"/>
    <w:semiHidden/>
    <w:pPr>
      <w:ind w:left="1134" w:hanging="1134"/>
    </w:p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pPr>
      <w:ind w:left="284"/>
    </w:pPr>
  </w:style>
  <w:style w:type="paragraph" w:styleId="Index1">
    <w:name w:val="index 1"/>
    <w:basedOn w:val="Normal"/>
    <w:semiHidden/>
    <w:pPr>
      <w:keepLines/>
      <w:spacing w:after="0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ListNumber2">
    <w:name w:val="List Number 2"/>
    <w:basedOn w:val="ListNumber"/>
    <w:pPr>
      <w:ind w:left="851"/>
    </w:pPr>
  </w:style>
  <w:style w:type="paragraph" w:styleId="Header">
    <w:name w:val="header"/>
    <w:link w:val="HeaderChar"/>
    <w:pPr>
      <w:widowControl w:val="0"/>
    </w:pPr>
    <w:rPr>
      <w:rFonts w:ascii="Arial" w:hAnsi="Arial"/>
      <w:b/>
      <w:noProof/>
      <w:sz w:val="18"/>
      <w:lang w:eastAsia="en-US"/>
    </w:rPr>
  </w:style>
  <w:style w:type="character" w:styleId="FootnoteReference">
    <w:name w:val="footnote reference"/>
    <w:semiHidden/>
    <w:rPr>
      <w:b/>
      <w:position w:val="6"/>
      <w:sz w:val="16"/>
    </w:rPr>
  </w:style>
  <w:style w:type="paragraph" w:styleId="FootnoteText">
    <w:name w:val="footnote text"/>
    <w:basedOn w:val="Normal"/>
    <w:semiHidden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h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TF">
    <w:name w:val="TF"/>
    <w:aliases w:val="left"/>
    <w:basedOn w:val="TH"/>
    <w:link w:val="TFZchn"/>
    <w:qFormat/>
    <w:pPr>
      <w:keepNext w:val="0"/>
      <w:spacing w:before="0" w:after="240"/>
    </w:pPr>
  </w:style>
  <w:style w:type="paragraph" w:customStyle="1" w:styleId="NO">
    <w:name w:val="NO"/>
    <w:basedOn w:val="Normal"/>
    <w:pPr>
      <w:keepLines/>
      <w:ind w:left="1135" w:hanging="851"/>
    </w:pPr>
  </w:style>
  <w:style w:type="paragraph" w:styleId="TOC9">
    <w:name w:val="toc 9"/>
    <w:basedOn w:val="TOC8"/>
    <w:semiHidden/>
    <w:pPr>
      <w:ind w:left="1418" w:hanging="1418"/>
    </w:p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styleId="ListBullet2">
    <w:name w:val="List Bullet 2"/>
    <w:basedOn w:val="ListBullet"/>
    <w:pPr>
      <w:ind w:left="851"/>
    </w:pPr>
  </w:style>
  <w:style w:type="paragraph" w:styleId="ListBullet3">
    <w:name w:val="List Bullet 3"/>
    <w:basedOn w:val="ListBullet2"/>
    <w:pPr>
      <w:ind w:left="1135"/>
    </w:pPr>
  </w:style>
  <w:style w:type="paragraph" w:styleId="ListNumber">
    <w:name w:val="List Number"/>
    <w:basedOn w:val="List"/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TAL">
    <w:name w:val="TAL"/>
    <w:basedOn w:val="Normal"/>
    <w:link w:val="TALChar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pPr>
      <w:framePr w:wrap="notBeside" w:y="16161"/>
    </w:pPr>
  </w:style>
  <w:style w:type="character" w:customStyle="1" w:styleId="ZGSM">
    <w:name w:val="ZGSM"/>
  </w:style>
  <w:style w:type="paragraph" w:styleId="List2">
    <w:name w:val="List 2"/>
    <w:basedOn w:val="List"/>
    <w:pPr>
      <w:ind w:left="851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styleId="List3">
    <w:name w:val="List 3"/>
    <w:basedOn w:val="List2"/>
    <w:pPr>
      <w:ind w:left="1135"/>
    </w:p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customStyle="1" w:styleId="EditorsNote">
    <w:name w:val="Editor's Note"/>
    <w:aliases w:val="EN"/>
    <w:basedOn w:val="NO"/>
    <w:link w:val="EditorsNoteChar"/>
    <w:rPr>
      <w:color w:val="FF0000"/>
    </w:rPr>
  </w:style>
  <w:style w:type="paragraph" w:styleId="List">
    <w:name w:val="List"/>
    <w:basedOn w:val="Normal"/>
    <w:pPr>
      <w:ind w:left="568" w:hanging="284"/>
    </w:pPr>
  </w:style>
  <w:style w:type="paragraph" w:styleId="ListBullet">
    <w:name w:val="List Bullet"/>
    <w:basedOn w:val="List"/>
  </w:style>
  <w:style w:type="paragraph" w:styleId="ListBullet4">
    <w:name w:val="List Bullet 4"/>
    <w:basedOn w:val="ListBullet3"/>
    <w:pPr>
      <w:ind w:left="1418"/>
    </w:pPr>
  </w:style>
  <w:style w:type="paragraph" w:styleId="ListBullet5">
    <w:name w:val="List Bullet 5"/>
    <w:basedOn w:val="ListBullet4"/>
    <w:pPr>
      <w:ind w:left="1702"/>
    </w:pPr>
  </w:style>
  <w:style w:type="paragraph" w:customStyle="1" w:styleId="B1">
    <w:name w:val="B1"/>
    <w:basedOn w:val="List"/>
    <w:link w:val="B1Char"/>
  </w:style>
  <w:style w:type="paragraph" w:customStyle="1" w:styleId="B2">
    <w:name w:val="B2"/>
    <w:basedOn w:val="List2"/>
  </w:style>
  <w:style w:type="paragraph" w:customStyle="1" w:styleId="B3">
    <w:name w:val="B3"/>
    <w:basedOn w:val="List3"/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pPr>
      <w:spacing w:after="120"/>
    </w:pPr>
    <w:rPr>
      <w:rFonts w:ascii="Arial" w:hAnsi="Arial"/>
      <w:lang w:eastAsia="en-US"/>
    </w:rPr>
  </w:style>
  <w:style w:type="paragraph" w:customStyle="1" w:styleId="tdoc-header">
    <w:name w:val="tdoc-header"/>
    <w:rPr>
      <w:rFonts w:ascii="Arial" w:hAnsi="Arial"/>
      <w:noProof/>
      <w:sz w:val="24"/>
      <w:lang w:eastAsia="en-US"/>
    </w:rPr>
  </w:style>
  <w:style w:type="character" w:styleId="Hyperlink">
    <w:name w:val="Hyperlink"/>
    <w:rPr>
      <w:color w:val="0000FF"/>
      <w:u w:val="single"/>
    </w:rPr>
  </w:style>
  <w:style w:type="character" w:styleId="CommentReference">
    <w:name w:val="annotation reference"/>
    <w:semiHidden/>
    <w:rPr>
      <w:sz w:val="16"/>
    </w:rPr>
  </w:style>
  <w:style w:type="paragraph" w:styleId="CommentText">
    <w:name w:val="annotation text"/>
    <w:basedOn w:val="Normal"/>
    <w:semiHidden/>
  </w:style>
  <w:style w:type="character" w:styleId="FollowedHyperlink">
    <w:name w:val="FollowedHyperlink"/>
    <w:rPr>
      <w:color w:val="800080"/>
      <w:u w:val="single"/>
    </w:rPr>
  </w:style>
  <w:style w:type="paragraph" w:styleId="BalloonText">
    <w:name w:val="Balloon Text"/>
    <w:basedOn w:val="Normal"/>
    <w:semiHidden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THChar">
    <w:name w:val="TH Char"/>
    <w:link w:val="TH"/>
    <w:qFormat/>
    <w:locked/>
    <w:rsid w:val="00394E81"/>
    <w:rPr>
      <w:rFonts w:ascii="Arial" w:hAnsi="Arial"/>
      <w:b/>
      <w:lang w:val="en-GB" w:eastAsia="en-US" w:bidi="ar-SA"/>
    </w:rPr>
  </w:style>
  <w:style w:type="character" w:customStyle="1" w:styleId="TALChar">
    <w:name w:val="TAL Char"/>
    <w:link w:val="TAL"/>
    <w:qFormat/>
    <w:rsid w:val="006B5418"/>
    <w:rPr>
      <w:rFonts w:ascii="Arial" w:hAnsi="Arial"/>
      <w:sz w:val="18"/>
      <w:lang w:val="en-GB" w:eastAsia="en-US" w:bidi="ar-SA"/>
    </w:rPr>
  </w:style>
  <w:style w:type="character" w:customStyle="1" w:styleId="TACChar">
    <w:name w:val="TAC Char"/>
    <w:link w:val="TAC"/>
    <w:qFormat/>
    <w:rsid w:val="006B5418"/>
    <w:rPr>
      <w:rFonts w:ascii="Arial" w:hAnsi="Arial"/>
      <w:sz w:val="18"/>
      <w:lang w:val="en-GB" w:eastAsia="en-US" w:bidi="ar-SA"/>
    </w:rPr>
  </w:style>
  <w:style w:type="character" w:customStyle="1" w:styleId="TAHChar">
    <w:name w:val="TAH Char"/>
    <w:link w:val="TAH"/>
    <w:qFormat/>
    <w:rsid w:val="006B5418"/>
    <w:rPr>
      <w:rFonts w:ascii="Arial" w:hAnsi="Arial"/>
      <w:b/>
      <w:sz w:val="18"/>
      <w:lang w:val="en-GB" w:eastAsia="en-US" w:bidi="ar-SA"/>
    </w:rPr>
  </w:style>
  <w:style w:type="character" w:customStyle="1" w:styleId="HeaderChar">
    <w:name w:val="Header Char"/>
    <w:link w:val="Header"/>
    <w:rsid w:val="00A46E59"/>
    <w:rPr>
      <w:rFonts w:ascii="Arial" w:hAnsi="Arial"/>
      <w:b/>
      <w:noProof/>
      <w:sz w:val="18"/>
      <w:lang w:eastAsia="en-US"/>
    </w:rPr>
  </w:style>
  <w:style w:type="character" w:customStyle="1" w:styleId="TFZchn">
    <w:name w:val="TF Zchn"/>
    <w:link w:val="TF"/>
    <w:locked/>
    <w:rsid w:val="00DF1ABB"/>
    <w:rPr>
      <w:rFonts w:ascii="Arial" w:hAnsi="Arial"/>
      <w:b/>
      <w:lang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1D20F7"/>
    <w:rPr>
      <w:color w:val="605E5C"/>
      <w:shd w:val="clear" w:color="auto" w:fill="E1DFDD"/>
    </w:rPr>
  </w:style>
  <w:style w:type="character" w:customStyle="1" w:styleId="TFChar">
    <w:name w:val="TF Char"/>
    <w:qFormat/>
    <w:locked/>
    <w:rsid w:val="00D36286"/>
    <w:rPr>
      <w:rFonts w:ascii="Arial" w:hAnsi="Arial" w:cs="Arial"/>
      <w:b/>
      <w:lang w:eastAsia="en-US"/>
    </w:rPr>
  </w:style>
  <w:style w:type="character" w:customStyle="1" w:styleId="Heading2Char">
    <w:name w:val="Heading 2 Char"/>
    <w:basedOn w:val="DefaultParagraphFont"/>
    <w:link w:val="Heading2"/>
    <w:rsid w:val="002677C3"/>
    <w:rPr>
      <w:rFonts w:ascii="Arial" w:hAnsi="Arial"/>
      <w:sz w:val="32"/>
      <w:lang w:eastAsia="en-US"/>
    </w:rPr>
  </w:style>
  <w:style w:type="character" w:customStyle="1" w:styleId="Heading3Char">
    <w:name w:val="Heading 3 Char"/>
    <w:basedOn w:val="DefaultParagraphFont"/>
    <w:link w:val="Heading3"/>
    <w:rsid w:val="00ED7693"/>
    <w:rPr>
      <w:rFonts w:ascii="Arial" w:hAnsi="Arial"/>
      <w:sz w:val="28"/>
      <w:lang w:eastAsia="en-US"/>
    </w:rPr>
  </w:style>
  <w:style w:type="character" w:customStyle="1" w:styleId="Heading4Char">
    <w:name w:val="Heading 4 Char"/>
    <w:basedOn w:val="DefaultParagraphFont"/>
    <w:link w:val="Heading4"/>
    <w:rsid w:val="00ED7693"/>
    <w:rPr>
      <w:rFonts w:ascii="Arial" w:hAnsi="Arial"/>
      <w:sz w:val="24"/>
      <w:lang w:eastAsia="en-US"/>
    </w:rPr>
  </w:style>
  <w:style w:type="character" w:customStyle="1" w:styleId="Heading5Char">
    <w:name w:val="Heading 5 Char"/>
    <w:basedOn w:val="DefaultParagraphFont"/>
    <w:link w:val="Heading5"/>
    <w:rsid w:val="00ED7693"/>
    <w:rPr>
      <w:rFonts w:ascii="Arial" w:hAnsi="Arial"/>
      <w:sz w:val="22"/>
      <w:lang w:eastAsia="en-US"/>
    </w:rPr>
  </w:style>
  <w:style w:type="paragraph" w:styleId="ListParagraph">
    <w:name w:val="List Paragraph"/>
    <w:basedOn w:val="Normal"/>
    <w:uiPriority w:val="34"/>
    <w:qFormat/>
    <w:rsid w:val="00832A8E"/>
    <w:pPr>
      <w:ind w:left="720"/>
      <w:contextualSpacing/>
    </w:pPr>
  </w:style>
  <w:style w:type="character" w:customStyle="1" w:styleId="EditorsNoteChar">
    <w:name w:val="Editor's Note Char"/>
    <w:aliases w:val="EN Char"/>
    <w:link w:val="EditorsNote"/>
    <w:locked/>
    <w:rsid w:val="00FA2A73"/>
    <w:rPr>
      <w:rFonts w:ascii="Times New Roman" w:hAnsi="Times New Roman"/>
      <w:color w:val="FF0000"/>
      <w:lang w:eastAsia="en-US"/>
    </w:rPr>
  </w:style>
  <w:style w:type="character" w:customStyle="1" w:styleId="B1Char">
    <w:name w:val="B1 Char"/>
    <w:basedOn w:val="DefaultParagraphFont"/>
    <w:link w:val="B1"/>
    <w:locked/>
    <w:rsid w:val="006A4136"/>
    <w:rPr>
      <w:rFonts w:ascii="Times New Roman" w:hAnsi="Times New Roman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80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5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3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69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5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7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13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07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89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440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207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71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864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34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114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36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96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510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085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15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436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323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77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693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98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99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547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776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77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62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47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762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61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16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289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50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34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470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64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48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9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56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72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2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16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742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843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6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84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580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44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55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578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215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99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9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71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68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84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24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5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86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10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09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13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61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74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48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1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54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95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308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93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0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941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11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69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153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173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346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29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74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418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926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21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92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157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83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240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325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64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oleObject" Target="embeddings/Microsoft_Visio_2003-2010_Drawing2.vsd"/><Relationship Id="rId18" Type="http://schemas.openxmlformats.org/officeDocument/2006/relationships/hyperlink" Target="https://www.3gpp.org/ftp/Specs/archive/29_series/29.244/29244-h30.zip" TargetMode="External"/><Relationship Id="rId3" Type="http://schemas.openxmlformats.org/officeDocument/2006/relationships/styles" Target="styles.xml"/><Relationship Id="rId21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hyperlink" Target="https://www.3gpp.org/ftp/Specs/archive/23_series/23.527/23527-h20.zip" TargetMode="External"/><Relationship Id="rId2" Type="http://schemas.openxmlformats.org/officeDocument/2006/relationships/numbering" Target="numbering.xml"/><Relationship Id="rId16" Type="http://schemas.openxmlformats.org/officeDocument/2006/relationships/oleObject" Target="embeddings/Microsoft_Visio_2003-2010_Drawing3.vsd"/><Relationship Id="rId20" Type="http://schemas.openxmlformats.org/officeDocument/2006/relationships/header" Target="header1.xml"/><Relationship Id="rId1" Type="http://schemas.microsoft.com/office/2006/relationships/keyMapCustomizations" Target="customizations.xml"/><Relationship Id="rId6" Type="http://schemas.openxmlformats.org/officeDocument/2006/relationships/footnotes" Target="footnotes.xml"/><Relationship Id="rId11" Type="http://schemas.openxmlformats.org/officeDocument/2006/relationships/oleObject" Target="embeddings/Microsoft_Visio_2003-2010_Drawing1.vsd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4.emf"/><Relationship Id="rId23" Type="http://schemas.openxmlformats.org/officeDocument/2006/relationships/fontTable" Target="fontTable.xml"/><Relationship Id="rId10" Type="http://schemas.openxmlformats.org/officeDocument/2006/relationships/image" Target="media/image2.emf"/><Relationship Id="rId19" Type="http://schemas.openxmlformats.org/officeDocument/2006/relationships/hyperlink" Target="https://www.3gpp.org/ftp/Specs/archive/38_series/38.413/38413-g70.zip" TargetMode="External"/><Relationship Id="rId4" Type="http://schemas.openxmlformats.org/officeDocument/2006/relationships/settings" Target="settings.xml"/><Relationship Id="rId9" Type="http://schemas.openxmlformats.org/officeDocument/2006/relationships/oleObject" Target="embeddings/Microsoft_Visio_2003-2010_Drawing.vsd"/><Relationship Id="rId14" Type="http://schemas.openxmlformats.org/officeDocument/2006/relationships/hyperlink" Target="https://www.3gpp.org/ftp/tsg_ct/WG4_protocollars_ex-CN4/TSGCT4_109e_meeting/Docs/C4-222349.zip" TargetMode="External"/><Relationship Id="rId22" Type="http://schemas.openxmlformats.org/officeDocument/2006/relationships/header" Target="header3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ymalainen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0</TotalTime>
  <Pages>10</Pages>
  <Words>2511</Words>
  <Characters>14315</Characters>
  <Application>Microsoft Office Word</Application>
  <DocSecurity>0</DocSecurity>
  <Lines>119</Lines>
  <Paragraphs>33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Change Request</vt:lpstr>
    </vt:vector>
  </TitlesOfParts>
  <Company>3GPP Support Team</Company>
  <LinksUpToDate>false</LinksUpToDate>
  <CharactersWithSpaces>16793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Change Request</dc:title>
  <dc:subject/>
  <dc:creator>Michael Sanders, John M Meredith</dc:creator>
  <cp:keywords/>
  <dc:description/>
  <cp:lastModifiedBy>Frank 202205 v0</cp:lastModifiedBy>
  <cp:revision>2</cp:revision>
  <cp:lastPrinted>1899-12-31T23:00:00Z</cp:lastPrinted>
  <dcterms:created xsi:type="dcterms:W3CDTF">2022-05-04T09:12:00Z</dcterms:created>
  <dcterms:modified xsi:type="dcterms:W3CDTF">2022-05-04T09:12:00Z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Base Target">
    <vt:lpwstr>_blank</vt:lpwstr>
  </property>
</Properties>
</file>